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EAECCC" w14:textId="3EB418F2"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9B5B04">
        <w:rPr>
          <w:rFonts w:eastAsia="Times New Roman" w:cs="Arial"/>
          <w:sz w:val="24"/>
          <w:szCs w:val="20"/>
          <w:lang w:eastAsia="ar-SA"/>
        </w:rPr>
        <w:t>7</w:t>
      </w:r>
      <w:r w:rsidR="00324E6C">
        <w:rPr>
          <w:rFonts w:eastAsia="Times New Roman" w:cs="Arial"/>
          <w:sz w:val="24"/>
          <w:szCs w:val="20"/>
          <w:lang w:eastAsia="ar-SA"/>
        </w:rPr>
        <w:t>8</w:t>
      </w:r>
      <w:r w:rsidRPr="00F45489">
        <w:rPr>
          <w:rFonts w:eastAsia="Times New Roman" w:cs="Arial"/>
          <w:sz w:val="24"/>
          <w:szCs w:val="20"/>
          <w:lang w:eastAsia="ar-SA"/>
        </w:rPr>
        <w:tab/>
      </w:r>
      <w:r w:rsidRPr="00B11D2E">
        <w:rPr>
          <w:rFonts w:cs="Arial"/>
          <w:sz w:val="24"/>
          <w:szCs w:val="24"/>
        </w:rPr>
        <w:t>S1-1</w:t>
      </w:r>
      <w:r w:rsidR="00CD0E29">
        <w:rPr>
          <w:rFonts w:cs="Arial"/>
          <w:sz w:val="24"/>
          <w:szCs w:val="24"/>
        </w:rPr>
        <w:t>7</w:t>
      </w:r>
      <w:r w:rsidR="006F0CAC">
        <w:rPr>
          <w:rFonts w:cs="Arial"/>
          <w:sz w:val="24"/>
          <w:szCs w:val="24"/>
        </w:rPr>
        <w:t>2153</w:t>
      </w:r>
    </w:p>
    <w:p w14:paraId="7B8B051A" w14:textId="3A6039C8" w:rsidR="00411066" w:rsidRPr="00F45489" w:rsidRDefault="00324E6C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Porto, Portugal, 8-12 May</w:t>
      </w:r>
      <w:r w:rsidR="00636B9A">
        <w:rPr>
          <w:rFonts w:eastAsia="Times New Roman" w:cs="Arial"/>
          <w:sz w:val="24"/>
          <w:szCs w:val="20"/>
          <w:lang w:eastAsia="ar-SA"/>
        </w:rPr>
        <w:t xml:space="preserve"> </w:t>
      </w:r>
      <w:r w:rsidR="00CD0E29">
        <w:rPr>
          <w:rFonts w:eastAsia="Times New Roman" w:cs="Arial"/>
          <w:sz w:val="24"/>
          <w:szCs w:val="20"/>
          <w:lang w:eastAsia="ar-SA"/>
        </w:rPr>
        <w:t>2017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1F4FC317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1FBFA95" w14:textId="3C7A4B9D"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6F0CAC">
        <w:rPr>
          <w:rFonts w:eastAsia="Times New Roman" w:cs="Arial"/>
          <w:sz w:val="22"/>
          <w:szCs w:val="20"/>
          <w:lang w:eastAsia="ar-SA"/>
        </w:rPr>
        <w:t>Report</w:t>
      </w:r>
      <w:r w:rsidR="009B5B04">
        <w:rPr>
          <w:rFonts w:eastAsia="Times New Roman" w:cs="Arial"/>
          <w:sz w:val="22"/>
          <w:szCs w:val="20"/>
          <w:lang w:eastAsia="ar-SA"/>
        </w:rPr>
        <w:t xml:space="preserve"> </w:t>
      </w:r>
      <w:r w:rsidR="006F0CAC">
        <w:rPr>
          <w:rFonts w:eastAsia="Times New Roman" w:cs="Arial"/>
          <w:sz w:val="22"/>
          <w:szCs w:val="20"/>
          <w:lang w:eastAsia="ar-SA"/>
        </w:rPr>
        <w:t>on</w:t>
      </w:r>
      <w:r w:rsidR="00E9157E">
        <w:rPr>
          <w:rFonts w:eastAsia="Times New Roman" w:cs="Arial"/>
          <w:sz w:val="22"/>
          <w:szCs w:val="20"/>
          <w:lang w:eastAsia="ar-SA"/>
        </w:rPr>
        <w:t xml:space="preserve"> </w:t>
      </w:r>
      <w:r w:rsidR="003224D2">
        <w:rPr>
          <w:rFonts w:eastAsia="Times New Roman" w:cs="Arial"/>
          <w:sz w:val="22"/>
          <w:szCs w:val="20"/>
          <w:lang w:eastAsia="ar-SA"/>
        </w:rPr>
        <w:t>e</w:t>
      </w:r>
      <w:r w:rsidR="00E9157E">
        <w:rPr>
          <w:rFonts w:eastAsia="Times New Roman" w:cs="Arial"/>
          <w:sz w:val="22"/>
          <w:szCs w:val="20"/>
          <w:lang w:eastAsia="ar-SA"/>
        </w:rPr>
        <w:t>V2X Drafting Session</w:t>
      </w:r>
    </w:p>
    <w:p w14:paraId="4AC90CEE" w14:textId="30D737DE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324E6C">
        <w:rPr>
          <w:rFonts w:eastAsia="Times New Roman" w:cs="Arial"/>
          <w:sz w:val="22"/>
          <w:szCs w:val="20"/>
          <w:lang w:eastAsia="ar-SA"/>
        </w:rPr>
        <w:t>7.2</w:t>
      </w:r>
    </w:p>
    <w:p w14:paraId="1E01E865" w14:textId="170449B5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FF51AB">
        <w:rPr>
          <w:rFonts w:eastAsia="Times New Roman" w:cs="Arial"/>
          <w:sz w:val="22"/>
          <w:szCs w:val="20"/>
          <w:lang w:eastAsia="ar-SA"/>
        </w:rPr>
        <w:t xml:space="preserve">V2X </w:t>
      </w:r>
      <w:r w:rsidR="00E9157E">
        <w:rPr>
          <w:rFonts w:eastAsia="Times New Roman" w:cs="Arial"/>
          <w:sz w:val="22"/>
          <w:szCs w:val="20"/>
          <w:lang w:eastAsia="ar-SA"/>
        </w:rPr>
        <w:t>Drafting Session Chair</w:t>
      </w:r>
      <w:r>
        <w:rPr>
          <w:rFonts w:eastAsia="Times New Roman" w:cs="Arial"/>
          <w:sz w:val="22"/>
          <w:szCs w:val="20"/>
          <w:lang w:eastAsia="ar-SA"/>
        </w:rPr>
        <w:t>/</w:t>
      </w:r>
      <w:r w:rsidR="00E9157E">
        <w:rPr>
          <w:rFonts w:eastAsia="Times New Roman" w:cs="Arial"/>
          <w:sz w:val="22"/>
          <w:szCs w:val="20"/>
          <w:lang w:eastAsia="ar-SA"/>
        </w:rPr>
        <w:t xml:space="preserve"> </w:t>
      </w:r>
      <w:r w:rsidR="00636B9A">
        <w:rPr>
          <w:rFonts w:eastAsia="Times New Roman" w:cs="Arial"/>
          <w:sz w:val="22"/>
          <w:szCs w:val="20"/>
          <w:lang w:eastAsia="ar-SA"/>
        </w:rPr>
        <w:t>Vice Chairma</w:t>
      </w:r>
      <w:r w:rsidRPr="00F45489">
        <w:rPr>
          <w:rFonts w:eastAsia="Times New Roman" w:cs="Arial"/>
          <w:sz w:val="22"/>
          <w:szCs w:val="20"/>
          <w:lang w:eastAsia="ar-SA"/>
        </w:rPr>
        <w:t>n</w:t>
      </w:r>
    </w:p>
    <w:p w14:paraId="4A3D2DAD" w14:textId="5683EFAD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E9157E">
        <w:rPr>
          <w:rFonts w:eastAsia="Times New Roman" w:cs="Arial"/>
          <w:sz w:val="22"/>
          <w:szCs w:val="20"/>
          <w:lang w:eastAsia="ar-SA"/>
        </w:rPr>
        <w:t>Ki-Dong Lee (kidong.lee</w:t>
      </w:r>
      <w:r w:rsidR="00376580">
        <w:rPr>
          <w:rFonts w:eastAsia="Times New Roman" w:cs="Arial"/>
          <w:sz w:val="22"/>
          <w:szCs w:val="20"/>
          <w:lang w:eastAsia="ar-SA"/>
        </w:rPr>
        <w:t xml:space="preserve"> (at) </w:t>
      </w:r>
      <w:proofErr w:type="spellStart"/>
      <w:r w:rsidR="00E9157E">
        <w:rPr>
          <w:rFonts w:eastAsia="Times New Roman" w:cs="Arial"/>
          <w:sz w:val="22"/>
          <w:szCs w:val="20"/>
          <w:lang w:eastAsia="ar-SA"/>
        </w:rPr>
        <w:t>lge</w:t>
      </w:r>
      <w:proofErr w:type="spellEnd"/>
      <w:r w:rsidR="00376580">
        <w:rPr>
          <w:rFonts w:eastAsia="Times New Roman" w:cs="Arial"/>
          <w:sz w:val="22"/>
          <w:szCs w:val="20"/>
          <w:lang w:eastAsia="ar-SA"/>
        </w:rPr>
        <w:t xml:space="preserve"> (</w:t>
      </w:r>
      <w:r w:rsidR="00E9157E">
        <w:rPr>
          <w:rFonts w:eastAsia="Times New Roman" w:cs="Arial"/>
          <w:sz w:val="22"/>
          <w:szCs w:val="20"/>
          <w:lang w:eastAsia="ar-SA"/>
        </w:rPr>
        <w:t>.</w:t>
      </w:r>
      <w:r w:rsidR="00376580">
        <w:rPr>
          <w:rFonts w:eastAsia="Times New Roman" w:cs="Arial"/>
          <w:sz w:val="22"/>
          <w:szCs w:val="20"/>
          <w:lang w:eastAsia="ar-SA"/>
        </w:rPr>
        <w:t xml:space="preserve">) </w:t>
      </w:r>
      <w:r w:rsidR="00E9157E">
        <w:rPr>
          <w:rFonts w:eastAsia="Times New Roman" w:cs="Arial"/>
          <w:sz w:val="22"/>
          <w:szCs w:val="20"/>
          <w:lang w:eastAsia="ar-SA"/>
        </w:rPr>
        <w:t>com)</w:t>
      </w:r>
    </w:p>
    <w:p w14:paraId="280E2E86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025093EC" w14:textId="77777777" w:rsidR="00E9157E" w:rsidRDefault="00E9157E" w:rsidP="00251A5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</w:p>
    <w:p w14:paraId="3F7829D1" w14:textId="0B21D6BA" w:rsidR="00251A55" w:rsidRPr="00F45489" w:rsidRDefault="00251A55" w:rsidP="00251A5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</w:t>
      </w:r>
      <w:r w:rsidR="003224D2">
        <w:rPr>
          <w:rFonts w:eastAsia="MS Mincho" w:cs="Arial"/>
          <w:bCs/>
          <w:sz w:val="36"/>
          <w:szCs w:val="36"/>
          <w:lang w:eastAsia="ar-SA"/>
        </w:rPr>
        <w:t>e</w:t>
      </w:r>
      <w:r w:rsidR="004E5AFF">
        <w:rPr>
          <w:rFonts w:eastAsia="MS Mincho" w:cs="Arial"/>
          <w:bCs/>
          <w:sz w:val="36"/>
          <w:szCs w:val="36"/>
          <w:lang w:eastAsia="ar-SA"/>
        </w:rPr>
        <w:t xml:space="preserve">V2X Drafting Session </w:t>
      </w:r>
      <w:r w:rsidR="006F0CAC">
        <w:rPr>
          <w:rFonts w:eastAsia="MS Mincho" w:cs="Arial"/>
          <w:bCs/>
          <w:sz w:val="36"/>
          <w:szCs w:val="36"/>
          <w:lang w:eastAsia="ar-SA"/>
        </w:rPr>
        <w:t>REPORT</w:t>
      </w:r>
      <w:r w:rsidRPr="00F45489">
        <w:rPr>
          <w:rFonts w:eastAsia="MS Mincho" w:cs="Arial"/>
          <w:bCs/>
          <w:sz w:val="36"/>
          <w:szCs w:val="36"/>
          <w:lang w:eastAsia="ar-SA"/>
        </w:rPr>
        <w:t xml:space="preserve"> </w:t>
      </w:r>
    </w:p>
    <w:p w14:paraId="2AF2E3DA" w14:textId="2A23579F" w:rsidR="00251A55" w:rsidRPr="00015298" w:rsidRDefault="00251A55" w:rsidP="00251A55">
      <w:pPr>
        <w:keepNext/>
        <w:suppressAutoHyphens/>
        <w:spacing w:after="12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14:paraId="431BE75B" w14:textId="065A17DA" w:rsidR="00251A55" w:rsidRPr="008754F9" w:rsidRDefault="00251A55" w:rsidP="00251A55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03ACEB1F" w14:textId="59231AD5" w:rsidR="00251A55" w:rsidRPr="00772E0F" w:rsidRDefault="00251A55" w:rsidP="00251A55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 w:rsidRPr="00324E6C">
        <w:rPr>
          <w:rFonts w:eastAsia="Arial Unicode MS" w:cs="Arial"/>
          <w:sz w:val="24"/>
          <w:szCs w:val="24"/>
          <w:lang w:eastAsia="ar-SA"/>
        </w:rPr>
        <w:t xml:space="preserve">Room </w:t>
      </w:r>
      <w:r w:rsidR="00324E6C" w:rsidRPr="00324E6C">
        <w:rPr>
          <w:rFonts w:eastAsia="Arial Unicode MS" w:cs="Arial"/>
          <w:sz w:val="24"/>
          <w:szCs w:val="24"/>
          <w:lang w:eastAsia="ar-SA"/>
        </w:rPr>
        <w:t>A</w:t>
      </w:r>
      <w:r w:rsidRPr="00324E6C">
        <w:rPr>
          <w:rFonts w:eastAsia="Arial Unicode MS" w:cs="Arial"/>
          <w:sz w:val="24"/>
          <w:szCs w:val="24"/>
          <w:lang w:eastAsia="ar-SA"/>
        </w:rPr>
        <w:t xml:space="preserve">: </w:t>
      </w:r>
      <w:r w:rsidR="00324E6C" w:rsidRPr="00324E6C">
        <w:rPr>
          <w:rFonts w:eastAsia="Arial Unicode MS" w:cs="Arial"/>
          <w:sz w:val="24"/>
          <w:szCs w:val="24"/>
          <w:lang w:eastAsia="ar-SA"/>
        </w:rPr>
        <w:t>Plenary/Drafting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1BC4B7D1" w14:textId="77777777" w:rsidR="00251A55" w:rsidRPr="00015298" w:rsidRDefault="00251A55" w:rsidP="00251A55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E9157E" w:rsidRPr="00015298" w14:paraId="75FF106F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4CC7F33" w14:textId="77777777" w:rsidR="00E9157E" w:rsidRPr="00015298" w:rsidRDefault="00E9157E" w:rsidP="00251A55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1438C329" w14:textId="77777777" w:rsidR="00E9157E" w:rsidRPr="00015298" w:rsidRDefault="00E9157E" w:rsidP="00251A55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69C325F" w14:textId="77777777" w:rsidR="00E9157E" w:rsidRPr="00015298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1451DE3" w14:textId="77777777" w:rsidR="00E9157E" w:rsidRPr="00015298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E9157E" w:rsidRPr="00AB0F3E" w14:paraId="5FB11304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6C2702D" w14:textId="77777777" w:rsidR="00E9157E" w:rsidRPr="00AB0F3E" w:rsidRDefault="00E9157E" w:rsidP="00251A55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C564483" w14:textId="77777777" w:rsidR="00E9157E" w:rsidRPr="00AB0F3E" w:rsidRDefault="00E9157E" w:rsidP="00251A55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93465FE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A39AA79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24E6C" w:rsidRPr="00AB0F3E" w14:paraId="4FA1BC52" w14:textId="77777777" w:rsidTr="00324E6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7336EAD" w14:textId="77777777" w:rsidR="00324E6C" w:rsidRPr="00AB0F3E" w:rsidRDefault="00324E6C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vAlign w:val="center"/>
          </w:tcPr>
          <w:p w14:paraId="7B299DBD" w14:textId="4B2B950E" w:rsidR="00324E6C" w:rsidRPr="00AB0F3E" w:rsidRDefault="00324E6C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06955306" w14:textId="77777777" w:rsidR="00324E6C" w:rsidRPr="00AB0F3E" w:rsidRDefault="00324E6C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99ECE4B" w14:textId="64FA79BA" w:rsidR="00324E6C" w:rsidRPr="00AB0F3E" w:rsidRDefault="00324E6C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vAlign w:val="center"/>
          </w:tcPr>
          <w:p w14:paraId="19CB4D03" w14:textId="77777777" w:rsidR="00324E6C" w:rsidRPr="00AB0F3E" w:rsidRDefault="00324E6C" w:rsidP="001B606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275627CF" w14:textId="77777777" w:rsidR="00324E6C" w:rsidRDefault="00324E6C" w:rsidP="001B606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eV2X</w:t>
            </w:r>
          </w:p>
          <w:p w14:paraId="79E10EDB" w14:textId="1E924DA0" w:rsidR="00324E6C" w:rsidRPr="00994A32" w:rsidRDefault="00324E6C" w:rsidP="00994A3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vAlign w:val="center"/>
          </w:tcPr>
          <w:p w14:paraId="1013F5AB" w14:textId="6E6BF7FD" w:rsidR="00324E6C" w:rsidRPr="00AB0F3E" w:rsidRDefault="00291DA2" w:rsidP="001B606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="00324E6C"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68C469F3" w14:textId="77777777" w:rsidR="00324E6C" w:rsidRDefault="00324E6C" w:rsidP="001B606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eV2X</w:t>
            </w:r>
          </w:p>
          <w:p w14:paraId="6FD163EE" w14:textId="6DB8BB21" w:rsidR="00324E6C" w:rsidRPr="00AB0F3E" w:rsidRDefault="00324E6C" w:rsidP="00994A3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</w:tc>
      </w:tr>
      <w:tr w:rsidR="00324E6C" w:rsidRPr="00AB0F3E" w14:paraId="02FC363C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AC28609" w14:textId="77777777" w:rsidR="00324E6C" w:rsidRPr="00AB0F3E" w:rsidRDefault="00324E6C" w:rsidP="00251A55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39CBE7D" w14:textId="77777777" w:rsidR="00324E6C" w:rsidRPr="00AB0F3E" w:rsidRDefault="00324E6C" w:rsidP="00251A55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B03DE5F" w14:textId="77777777" w:rsidR="00324E6C" w:rsidRPr="00415AA2" w:rsidRDefault="00324E6C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E76C378" w14:textId="77777777" w:rsidR="00324E6C" w:rsidRPr="00415AA2" w:rsidRDefault="00324E6C" w:rsidP="00251A55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24E6C" w:rsidRPr="00015298" w14:paraId="6C4528AE" w14:textId="77777777" w:rsidTr="004E5AF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0B94071" w14:textId="77777777" w:rsidR="00324E6C" w:rsidRPr="00AB0F3E" w:rsidRDefault="00324E6C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vAlign w:val="center"/>
          </w:tcPr>
          <w:p w14:paraId="7DE9E734" w14:textId="5E8F65A9" w:rsidR="00324E6C" w:rsidRPr="00AB0F3E" w:rsidRDefault="00324E6C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157B7A2" w14:textId="77777777" w:rsidR="00324E6C" w:rsidRPr="00AB0F3E" w:rsidRDefault="00324E6C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D2C75C6" w14:textId="77777777" w:rsidR="00324E6C" w:rsidRPr="00AB0F3E" w:rsidRDefault="00324E6C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vAlign w:val="center"/>
          </w:tcPr>
          <w:p w14:paraId="3F56B2C6" w14:textId="77777777" w:rsidR="00324E6C" w:rsidRPr="00AB0F3E" w:rsidRDefault="00324E6C" w:rsidP="001B606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7C151EFB" w14:textId="77777777" w:rsidR="00324E6C" w:rsidRPr="00AB0F3E" w:rsidRDefault="00324E6C" w:rsidP="001B606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eV2X</w:t>
            </w:r>
          </w:p>
          <w:p w14:paraId="3BA21E3F" w14:textId="251263D5" w:rsidR="00324E6C" w:rsidRPr="00994A32" w:rsidRDefault="00324E6C" w:rsidP="00994A3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3C1EDF" w14:textId="77777777" w:rsidR="00324E6C" w:rsidRPr="00AB0F3E" w:rsidRDefault="00324E6C" w:rsidP="001B606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6F794F57" w14:textId="77777777" w:rsidR="00324E6C" w:rsidRDefault="00324E6C" w:rsidP="001B606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TBD</w:t>
            </w:r>
          </w:p>
          <w:p w14:paraId="39546E42" w14:textId="4D8CA42A" w:rsidR="00324E6C" w:rsidRPr="00994A32" w:rsidRDefault="00324E6C" w:rsidP="00994A3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</w:tc>
      </w:tr>
      <w:tr w:rsidR="00E9157E" w:rsidRPr="00AB0F3E" w14:paraId="04391D79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368BAE" w14:textId="32FB95C6" w:rsidR="00E9157E" w:rsidRPr="00AB0F3E" w:rsidRDefault="00E9157E" w:rsidP="00251A55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B995E6A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EB3B3FB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F0C7AF3" w14:textId="77777777" w:rsidR="00E9157E" w:rsidRPr="00415AA2" w:rsidRDefault="00E9157E" w:rsidP="00251A55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9157E" w:rsidRPr="00015298" w14:paraId="4C82EEB9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E2C5166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53B7080" w14:textId="77777777" w:rsidR="00E9157E" w:rsidRPr="00AB0F3E" w:rsidRDefault="00E9157E" w:rsidP="00251A55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457AC0C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270487C" w14:textId="77777777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67F3C43" w14:textId="28190544" w:rsidR="00E9157E" w:rsidRPr="00097001" w:rsidRDefault="00E9157E" w:rsidP="00636B9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[19:</w:t>
            </w:r>
            <w:r w:rsidR="00636B9A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0</w:t>
            </w: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0 </w:t>
            </w:r>
            <w:r w:rsidR="00636B9A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MMS</w:t>
            </w: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]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E1430C1" w14:textId="0ABE1445" w:rsidR="00E9157E" w:rsidRPr="006620C9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14:paraId="560D0FDD" w14:textId="77777777" w:rsidR="00251A55" w:rsidRPr="00015298" w:rsidRDefault="00251A55" w:rsidP="00251A55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42491413" w14:textId="77777777" w:rsidR="00251A55" w:rsidRDefault="00251A55" w:rsidP="00251A5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09EF7ABE" w14:textId="77777777" w:rsidR="00FF51AB" w:rsidRDefault="00FF51AB" w:rsidP="00FF51AB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u w:val="single"/>
          <w:lang w:eastAsia="ar-SA"/>
        </w:rPr>
        <w:t>Drafting sessions</w:t>
      </w:r>
      <w:r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:</w:t>
      </w:r>
      <w:r>
        <w:rPr>
          <w:rFonts w:eastAsia="Arial Unicode MS" w:cs="Arial"/>
          <w:sz w:val="20"/>
          <w:szCs w:val="20"/>
          <w:lang w:eastAsia="ar-SA"/>
        </w:rPr>
        <w:t xml:space="preserve"> </w:t>
      </w:r>
    </w:p>
    <w:p w14:paraId="37FA6C0D" w14:textId="4951C476" w:rsidR="00FF51AB" w:rsidRDefault="00FF51AB" w:rsidP="00FF51AB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>V2X: Ki-Dong Lee (LG</w:t>
      </w:r>
      <w:r w:rsidR="008D6244">
        <w:rPr>
          <w:rFonts w:eastAsia="Arial Unicode MS" w:cs="Arial"/>
          <w:bCs/>
          <w:sz w:val="20"/>
          <w:szCs w:val="20"/>
          <w:lang w:eastAsia="ar-SA"/>
        </w:rPr>
        <w:t xml:space="preserve"> Electronics Mobile Research</w:t>
      </w:r>
      <w:r>
        <w:rPr>
          <w:rFonts w:eastAsia="Arial Unicode MS" w:cs="Arial"/>
          <w:bCs/>
          <w:sz w:val="20"/>
          <w:szCs w:val="20"/>
          <w:lang w:eastAsia="ar-SA"/>
        </w:rPr>
        <w:t>)</w:t>
      </w:r>
    </w:p>
    <w:p w14:paraId="2FBE0038" w14:textId="77777777" w:rsidR="008D6244" w:rsidRDefault="008D6244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5ACCCBC4" w14:textId="77777777" w:rsidR="008D6244" w:rsidRPr="008D6244" w:rsidRDefault="008D6244">
      <w:pPr>
        <w:spacing w:after="0" w:line="240" w:lineRule="auto"/>
        <w:rPr>
          <w:rFonts w:eastAsia="Times New Roman"/>
          <w:b/>
          <w:sz w:val="20"/>
          <w:szCs w:val="20"/>
          <w:u w:val="single"/>
          <w:lang w:val="en-US"/>
        </w:rPr>
      </w:pPr>
      <w:r w:rsidRPr="008D6244">
        <w:rPr>
          <w:rFonts w:eastAsia="Times New Roman"/>
          <w:b/>
          <w:sz w:val="20"/>
          <w:szCs w:val="20"/>
          <w:u w:val="single"/>
          <w:lang w:val="en-US"/>
        </w:rPr>
        <w:t>Note:</w:t>
      </w:r>
    </w:p>
    <w:p w14:paraId="65007B66" w14:textId="77777777" w:rsidR="008D6244" w:rsidRDefault="008D6244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proofErr w:type="spellStart"/>
      <w:r>
        <w:rPr>
          <w:rFonts w:eastAsia="Times New Roman"/>
          <w:sz w:val="20"/>
          <w:szCs w:val="20"/>
          <w:lang w:val="en-US"/>
        </w:rPr>
        <w:t>TDocs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moved from Agenda Item 5 (New Study/Work Items) to FS_</w:t>
      </w:r>
      <w:r w:rsidRPr="008D6244">
        <w:rPr>
          <w:rFonts w:eastAsia="Times New Roman"/>
          <w:sz w:val="20"/>
          <w:szCs w:val="20"/>
          <w:lang w:val="en-US"/>
        </w:rPr>
        <w:t>eV2X</w:t>
      </w:r>
      <w:r>
        <w:rPr>
          <w:rFonts w:eastAsia="Times New Roman"/>
          <w:sz w:val="20"/>
          <w:szCs w:val="20"/>
          <w:lang w:val="en-US"/>
        </w:rPr>
        <w:t xml:space="preserve"> will be handled together. </w:t>
      </w:r>
      <w:proofErr w:type="gramStart"/>
      <w:r>
        <w:rPr>
          <w:rFonts w:eastAsia="Times New Roman"/>
          <w:sz w:val="20"/>
          <w:szCs w:val="20"/>
          <w:lang w:val="en-US"/>
        </w:rPr>
        <w:t>eV2X</w:t>
      </w:r>
      <w:proofErr w:type="gramEnd"/>
      <w:r>
        <w:rPr>
          <w:rFonts w:eastAsia="Times New Roman"/>
          <w:sz w:val="20"/>
          <w:szCs w:val="20"/>
          <w:lang w:val="en-US"/>
        </w:rPr>
        <w:t xml:space="preserve"> is newly proposed at this meeting and thus is not yet SA-approved UIC but will be used to distinguish </w:t>
      </w:r>
      <w:proofErr w:type="spellStart"/>
      <w:r>
        <w:rPr>
          <w:rFonts w:eastAsia="Times New Roman"/>
          <w:sz w:val="20"/>
          <w:szCs w:val="20"/>
          <w:lang w:val="en-US"/>
        </w:rPr>
        <w:t>TDocs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intended for Normative Work (and the TS) from those for Study.</w:t>
      </w:r>
    </w:p>
    <w:p w14:paraId="69A93D79" w14:textId="5E8AE91F" w:rsidR="00AC3802" w:rsidRPr="008D6244" w:rsidRDefault="00AC3802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8D6244">
        <w:rPr>
          <w:rFonts w:eastAsia="Times New Roman"/>
          <w:sz w:val="20"/>
          <w:szCs w:val="20"/>
          <w:lang w:val="en-US"/>
        </w:rPr>
        <w:br w:type="page"/>
      </w:r>
    </w:p>
    <w:p w14:paraId="6C5C462B" w14:textId="77777777" w:rsidR="00291CC5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0F51DB2A" w14:textId="77777777" w:rsidR="00324E6C" w:rsidRDefault="00324E6C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52519D8B" w14:textId="77777777" w:rsidR="00324E6C" w:rsidRPr="00F45489" w:rsidRDefault="00324E6C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787"/>
        <w:gridCol w:w="21"/>
        <w:gridCol w:w="1151"/>
        <w:gridCol w:w="746"/>
        <w:gridCol w:w="1786"/>
        <w:gridCol w:w="626"/>
        <w:gridCol w:w="3603"/>
        <w:gridCol w:w="378"/>
        <w:gridCol w:w="1698"/>
        <w:gridCol w:w="276"/>
        <w:gridCol w:w="3827"/>
      </w:tblGrid>
      <w:tr w:rsidR="008879E9" w:rsidRPr="00B04844" w14:paraId="6E7401DB" w14:textId="77777777" w:rsidTr="00466912">
        <w:trPr>
          <w:trHeight w:val="141"/>
        </w:trPr>
        <w:tc>
          <w:tcPr>
            <w:tcW w:w="14899" w:type="dxa"/>
            <w:gridSpan w:val="11"/>
            <w:shd w:val="clear" w:color="auto" w:fill="F2F2F2"/>
          </w:tcPr>
          <w:p w14:paraId="3BC0CC8D" w14:textId="63E1BEB3" w:rsidR="008879E9" w:rsidRPr="00F45489" w:rsidRDefault="00324E6C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3" w:name="_Toc414625494"/>
            <w:bookmarkStart w:id="4" w:name="_Toc414625495"/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Work</w:t>
            </w:r>
            <w:r w:rsidR="008879E9"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 Item </w:t>
            </w:r>
            <w:r w:rsidR="008879E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="008879E9"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3"/>
            <w:bookmarkEnd w:id="4"/>
          </w:p>
        </w:tc>
      </w:tr>
      <w:tr w:rsidR="00324E6C" w:rsidRPr="00B04844" w14:paraId="043A983C" w14:textId="77777777" w:rsidTr="001B6065">
        <w:trPr>
          <w:trHeight w:val="141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C30F9C" w14:textId="77777777" w:rsidR="00324E6C" w:rsidRDefault="00324E6C" w:rsidP="001B6065">
            <w:pPr>
              <w:pStyle w:val="Heading2"/>
            </w:pPr>
            <w:r>
              <w:t xml:space="preserve">eV2X: </w:t>
            </w:r>
            <w:r w:rsidRPr="00FC250B">
              <w:rPr>
                <w:lang w:val="en-US"/>
              </w:rPr>
              <w:t>Enhancement o</w:t>
            </w:r>
            <w:r>
              <w:rPr>
                <w:lang w:val="en-US"/>
              </w:rPr>
              <w:t>f 3GPP support for V2X scenario</w:t>
            </w:r>
            <w:r>
              <w:t xml:space="preserve"> [</w:t>
            </w:r>
            <w:r w:rsidRPr="004070E3">
              <w:t>SP-1</w:t>
            </w:r>
            <w:r>
              <w:t>70158]</w:t>
            </w:r>
          </w:p>
        </w:tc>
      </w:tr>
      <w:tr w:rsidR="00324E6C" w:rsidRPr="00411066" w14:paraId="4567FFFE" w14:textId="77777777" w:rsidTr="007623BE">
        <w:trPr>
          <w:trHeight w:val="141"/>
        </w:trPr>
        <w:tc>
          <w:tcPr>
            <w:tcW w:w="148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56EEF0FD" w14:textId="77777777" w:rsidR="00324E6C" w:rsidRDefault="00324E6C" w:rsidP="001B606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7A006C8" w14:textId="77777777" w:rsidR="00324E6C" w:rsidRPr="00BC469F" w:rsidRDefault="00324E6C" w:rsidP="001B6065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14:paraId="4130FD93" w14:textId="77777777" w:rsidR="00324E6C" w:rsidRDefault="00324E6C" w:rsidP="001B606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version: TS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22.</w:t>
            </w:r>
            <w:r>
              <w:rPr>
                <w:rFonts w:eastAsia="Arial Unicode MS" w:cs="Arial"/>
                <w:szCs w:val="18"/>
                <w:lang w:val="fr-FR" w:eastAsia="ar-SA"/>
              </w:rPr>
              <w:t>186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v</w:t>
            </w:r>
            <w:r>
              <w:rPr>
                <w:rFonts w:eastAsia="Arial Unicode MS" w:cs="Arial"/>
                <w:szCs w:val="18"/>
                <w:lang w:val="fr-FR" w:eastAsia="ar-SA"/>
              </w:rPr>
              <w:t>15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.</w:t>
            </w:r>
            <w:r>
              <w:rPr>
                <w:rFonts w:eastAsia="Arial Unicode MS" w:cs="Arial"/>
                <w:szCs w:val="18"/>
                <w:lang w:val="fr-FR" w:eastAsia="ar-SA"/>
              </w:rPr>
              <w:t>0.0</w:t>
            </w:r>
          </w:p>
          <w:p w14:paraId="0F7CBEDB" w14:textId="77777777" w:rsidR="00324E6C" w:rsidRPr="00BE20C8" w:rsidRDefault="00324E6C" w:rsidP="001B606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E20C8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BE20C8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BE20C8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SA#75 (03/2017)</w:t>
            </w:r>
          </w:p>
          <w:p w14:paraId="3FB291DA" w14:textId="77777777" w:rsidR="00324E6C" w:rsidRPr="009E5DB8" w:rsidRDefault="00324E6C" w:rsidP="001B606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9E5DB8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9E5DB8">
              <w:rPr>
                <w:rFonts w:eastAsia="Arial Unicode MS" w:cs="Arial"/>
                <w:szCs w:val="18"/>
                <w:lang w:val="fr-FR" w:eastAsia="ar-SA"/>
              </w:rPr>
              <w:t xml:space="preserve">: </w:t>
            </w:r>
            <w:r>
              <w:rPr>
                <w:rFonts w:eastAsia="Arial Unicode MS" w:cs="Arial"/>
                <w:i/>
                <w:szCs w:val="18"/>
                <w:lang w:val="fr-FR" w:eastAsia="ar-SA"/>
              </w:rPr>
              <w:t>90</w:t>
            </w:r>
            <w:r w:rsidRPr="009E5DB8">
              <w:rPr>
                <w:rFonts w:eastAsia="Arial Unicode MS" w:cs="Arial"/>
                <w:i/>
                <w:szCs w:val="18"/>
                <w:lang w:val="fr-FR" w:eastAsia="ar-SA"/>
              </w:rPr>
              <w:t>%</w:t>
            </w:r>
          </w:p>
          <w:p w14:paraId="40923E2C" w14:textId="77777777" w:rsidR="00324E6C" w:rsidRPr="00BE20C8" w:rsidRDefault="00324E6C" w:rsidP="001B606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A215C" w:rsidRPr="00A75C05" w14:paraId="52F94AFD" w14:textId="77777777" w:rsidTr="00AB7F8F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2E428D" w14:textId="77777777" w:rsidR="00AA215C" w:rsidRPr="007623BE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23B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BBD477" w14:textId="77777777" w:rsidR="00AA215C" w:rsidRPr="007623BE" w:rsidRDefault="00D1647C" w:rsidP="001B606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9" w:history="1">
              <w:r w:rsidR="00AA215C" w:rsidRPr="007623B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S1-172008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D2D0BF" w14:textId="77777777" w:rsidR="00AA215C" w:rsidRPr="007623BE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23BE">
              <w:rPr>
                <w:noProof/>
                <w:lang w:eastAsia="ko-KR"/>
              </w:rPr>
              <w:t>LG Electronics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9ED813" w14:textId="77777777" w:rsidR="00AA215C" w:rsidRPr="007623BE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23BE">
              <w:rPr>
                <w:rFonts w:eastAsia="Times New Roman" w:cs="Arial"/>
                <w:szCs w:val="18"/>
                <w:lang w:eastAsia="ar-SA"/>
              </w:rPr>
              <w:t xml:space="preserve">CR22.186v15.0.0: </w:t>
            </w:r>
            <w:r w:rsidRPr="007623BE">
              <w:rPr>
                <w:noProof/>
                <w:lang w:eastAsia="ko-KR"/>
              </w:rPr>
              <w:t>Removal of editor’s NOTE in section 5.1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D41C95" w14:textId="7475133C" w:rsidR="00AA215C" w:rsidRPr="007623BE" w:rsidRDefault="007623BE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23BE">
              <w:rPr>
                <w:rFonts w:eastAsia="Times New Roman" w:cs="Arial"/>
                <w:szCs w:val="18"/>
                <w:lang w:eastAsia="ar-SA"/>
              </w:rPr>
              <w:t>Revised to S1-172300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594523" w14:textId="77777777" w:rsidR="00AA215C" w:rsidRPr="007623BE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623BE">
              <w:rPr>
                <w:rFonts w:eastAsia="Times New Roman" w:cs="Arial"/>
                <w:szCs w:val="18"/>
                <w:lang w:val="en-US" w:eastAsia="ar-SA"/>
              </w:rPr>
              <w:t>WI code eV2X Rel-15 CR0001R- Cat F</w:t>
            </w:r>
          </w:p>
          <w:p w14:paraId="23BE34B8" w14:textId="77777777" w:rsidR="00AA215C" w:rsidRPr="007623BE" w:rsidRDefault="00AA215C" w:rsidP="001B606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623BE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Clauses affected to be updated</w:t>
            </w:r>
          </w:p>
        </w:tc>
      </w:tr>
      <w:tr w:rsidR="007623BE" w:rsidRPr="00A75C05" w14:paraId="7C494B94" w14:textId="77777777" w:rsidTr="00AB7F8F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A11212" w14:textId="2D486B40" w:rsidR="007623BE" w:rsidRPr="00AB7F8F" w:rsidRDefault="007623BE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B7F8F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3F1C3A" w14:textId="244BE7CC" w:rsidR="007623BE" w:rsidRPr="00AB7F8F" w:rsidRDefault="00D1647C" w:rsidP="001B6065">
            <w:pPr>
              <w:snapToGrid w:val="0"/>
              <w:spacing w:after="0" w:line="240" w:lineRule="auto"/>
            </w:pPr>
            <w:hyperlink r:id="rId10" w:history="1">
              <w:r w:rsidR="007623BE" w:rsidRPr="00AB7F8F">
                <w:rPr>
                  <w:rStyle w:val="Hyperlink"/>
                  <w:rFonts w:cs="Arial"/>
                  <w:color w:val="auto"/>
                </w:rPr>
                <w:t>S1-172300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2A8ED3" w14:textId="579217CB" w:rsidR="007623BE" w:rsidRPr="00AB7F8F" w:rsidRDefault="007623BE" w:rsidP="001B6065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AB7F8F">
              <w:rPr>
                <w:noProof/>
                <w:lang w:eastAsia="ko-KR"/>
              </w:rPr>
              <w:t>LG Electronics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B5FF81" w14:textId="1AA7AFF3" w:rsidR="007623BE" w:rsidRPr="00AB7F8F" w:rsidRDefault="007623BE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7F8F">
              <w:rPr>
                <w:rFonts w:eastAsia="Times New Roman" w:cs="Arial"/>
                <w:szCs w:val="18"/>
                <w:lang w:eastAsia="ar-SA"/>
              </w:rPr>
              <w:t>CR22.186v15.0.0: Removal of editor’s NOTE in section 5.1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17E34F" w14:textId="6FA3BC62" w:rsidR="007623BE" w:rsidRPr="00AB7F8F" w:rsidRDefault="00AB7F8F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7F8F">
              <w:rPr>
                <w:rFonts w:eastAsia="Times New Roman" w:cs="Arial"/>
                <w:szCs w:val="18"/>
                <w:lang w:eastAsia="ar-SA"/>
              </w:rPr>
              <w:t>Revised to S1-172309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33A833" w14:textId="77777777" w:rsidR="007623BE" w:rsidRPr="00AB7F8F" w:rsidRDefault="007623BE" w:rsidP="001B606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AB7F8F">
              <w:rPr>
                <w:rFonts w:eastAsia="Times New Roman" w:cs="Arial"/>
                <w:i/>
                <w:szCs w:val="18"/>
                <w:lang w:val="en-US" w:eastAsia="ar-SA"/>
              </w:rPr>
              <w:t>WI code eV2X Rel-15 CR0001R- Cat F</w:t>
            </w:r>
          </w:p>
          <w:p w14:paraId="1D9C7947" w14:textId="07C8B952" w:rsidR="007623BE" w:rsidRPr="00AB7F8F" w:rsidRDefault="007623BE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B7F8F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Clauses affected to be updated</w:t>
            </w:r>
          </w:p>
          <w:p w14:paraId="017839AD" w14:textId="4E473A82" w:rsidR="007623BE" w:rsidRPr="00AB7F8F" w:rsidRDefault="007623BE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B7F8F">
              <w:rPr>
                <w:rFonts w:eastAsia="Times New Roman" w:cs="Arial"/>
                <w:szCs w:val="18"/>
                <w:lang w:val="en-US" w:eastAsia="ar-SA"/>
              </w:rPr>
              <w:t>Revision of S1-172008.</w:t>
            </w:r>
          </w:p>
        </w:tc>
      </w:tr>
      <w:tr w:rsidR="00AB7F8F" w:rsidRPr="00A75C05" w14:paraId="22BDC3DA" w14:textId="77777777" w:rsidTr="00AB7F8F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FAEF8E4" w14:textId="362B5EB4" w:rsidR="00AB7F8F" w:rsidRPr="00AB7F8F" w:rsidRDefault="00AB7F8F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B7F8F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8F36AB" w14:textId="4F79C85D" w:rsidR="00AB7F8F" w:rsidRPr="00AB7F8F" w:rsidRDefault="00D1647C" w:rsidP="001B6065">
            <w:pPr>
              <w:snapToGrid w:val="0"/>
              <w:spacing w:after="0" w:line="240" w:lineRule="auto"/>
              <w:rPr>
                <w:rFonts w:cs="Arial"/>
              </w:rPr>
            </w:pPr>
            <w:hyperlink r:id="rId11" w:history="1">
              <w:r w:rsidR="00AB7F8F" w:rsidRPr="00AB7F8F">
                <w:rPr>
                  <w:rStyle w:val="Hyperlink"/>
                  <w:rFonts w:cs="Arial"/>
                  <w:color w:val="auto"/>
                </w:rPr>
                <w:t>S1-172309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F3110EB" w14:textId="1445B0C1" w:rsidR="00AB7F8F" w:rsidRPr="00AB7F8F" w:rsidRDefault="00AB7F8F" w:rsidP="001B6065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AB7F8F">
              <w:rPr>
                <w:noProof/>
                <w:lang w:eastAsia="ko-KR"/>
              </w:rPr>
              <w:t>LG Electronics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62D633" w14:textId="509A8FD0" w:rsidR="00AB7F8F" w:rsidRPr="00AB7F8F" w:rsidRDefault="00AB7F8F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7F8F">
              <w:rPr>
                <w:rFonts w:eastAsia="Times New Roman" w:cs="Arial"/>
                <w:szCs w:val="18"/>
                <w:lang w:eastAsia="ar-SA"/>
              </w:rPr>
              <w:t>CR22.186v15.0.0: Removal of editor’s NOTE in section 5.1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C0194C" w14:textId="41EED956" w:rsidR="00AB7F8F" w:rsidRPr="00AB7F8F" w:rsidRDefault="00AB7F8F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7F8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759610" w14:textId="77777777" w:rsidR="00AB7F8F" w:rsidRPr="00AB7F8F" w:rsidRDefault="00AB7F8F" w:rsidP="001B606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AB7F8F">
              <w:rPr>
                <w:rFonts w:eastAsia="Times New Roman" w:cs="Arial"/>
                <w:i/>
                <w:szCs w:val="18"/>
                <w:lang w:val="en-US" w:eastAsia="ar-SA"/>
              </w:rPr>
              <w:t>WI code eV2X Rel-15 CR0001R- Cat F</w:t>
            </w:r>
          </w:p>
          <w:p w14:paraId="260ACFF0" w14:textId="77777777" w:rsidR="00AB7F8F" w:rsidRPr="00AB7F8F" w:rsidRDefault="00AB7F8F" w:rsidP="001B606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AB7F8F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Clauses affected to be updated</w:t>
            </w:r>
          </w:p>
          <w:p w14:paraId="10635D55" w14:textId="07D7E1CA" w:rsidR="00AB7F8F" w:rsidRPr="00AB7F8F" w:rsidRDefault="00AB7F8F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B7F8F">
              <w:rPr>
                <w:rFonts w:eastAsia="Times New Roman" w:cs="Arial"/>
                <w:i/>
                <w:szCs w:val="18"/>
                <w:lang w:val="en-US" w:eastAsia="ar-SA"/>
              </w:rPr>
              <w:t>Revision of S1-172008.</w:t>
            </w:r>
          </w:p>
          <w:p w14:paraId="488DF1C8" w14:textId="77777777" w:rsidR="00AB7F8F" w:rsidRDefault="00AB7F8F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B7F8F">
              <w:rPr>
                <w:rFonts w:eastAsia="Times New Roman" w:cs="Arial"/>
                <w:szCs w:val="18"/>
                <w:lang w:val="en-US" w:eastAsia="ar-SA"/>
              </w:rPr>
              <w:t>Revision of S1-172300.</w:t>
            </w:r>
          </w:p>
          <w:p w14:paraId="66C92D58" w14:textId="77777777" w:rsidR="00AB7F8F" w:rsidRPr="00AB7F8F" w:rsidRDefault="00AB7F8F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2054F7A8" w14:textId="77777777" w:rsidR="00AB7F8F" w:rsidRDefault="00AB7F8F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4E977058" w14:textId="76AD9D14" w:rsidR="00AB7F8F" w:rsidRPr="00AB7F8F" w:rsidRDefault="00AB7F8F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AB7F8F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AA215C" w:rsidRPr="00A75C05" w14:paraId="7E79420C" w14:textId="77777777" w:rsidTr="00EA2BD6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BEA513" w14:textId="77777777" w:rsidR="00AA215C" w:rsidRPr="00EA2BD6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2BD6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CFA995" w14:textId="77777777" w:rsidR="00AA215C" w:rsidRPr="00EA2BD6" w:rsidRDefault="00D1647C" w:rsidP="001B606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2" w:history="1">
              <w:r w:rsidR="00AA215C" w:rsidRPr="00EA2BD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S1-172009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A9B79B" w14:textId="77777777" w:rsidR="00AA215C" w:rsidRPr="00EA2BD6" w:rsidRDefault="00AA215C" w:rsidP="001B6065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EA2BD6">
              <w:rPr>
                <w:noProof/>
                <w:lang w:eastAsia="ko-KR"/>
              </w:rPr>
              <w:t>LG Electronics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F5A687" w14:textId="77777777" w:rsidR="00AA215C" w:rsidRPr="00EA2BD6" w:rsidRDefault="00AA215C" w:rsidP="001B6065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EA2BD6">
              <w:rPr>
                <w:noProof/>
                <w:lang w:eastAsia="ko-KR"/>
              </w:rPr>
              <w:t xml:space="preserve">CR22.186v15.0.0: </w:t>
            </w:r>
            <w:r w:rsidRPr="00EA2BD6">
              <w:rPr>
                <w:rFonts w:hint="eastAsia"/>
                <w:noProof/>
                <w:lang w:eastAsia="ko-KR"/>
              </w:rPr>
              <w:t xml:space="preserve">Clarification on </w:t>
            </w:r>
            <w:r w:rsidRPr="00EA2BD6">
              <w:rPr>
                <w:noProof/>
                <w:lang w:eastAsia="ko-KR"/>
              </w:rPr>
              <w:t>definition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024E35" w14:textId="703179F7" w:rsidR="00AA215C" w:rsidRPr="00EA2BD6" w:rsidRDefault="00EA2BD6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2BD6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7EED78" w14:textId="77777777" w:rsidR="00AA215C" w:rsidRPr="00EA2BD6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A2BD6">
              <w:rPr>
                <w:rFonts w:eastAsia="Times New Roman" w:cs="Arial"/>
                <w:szCs w:val="18"/>
                <w:lang w:val="en-US" w:eastAsia="ar-SA"/>
              </w:rPr>
              <w:t>WI code eV2X Rel-15 CR0002R- Cat F</w:t>
            </w:r>
          </w:p>
          <w:p w14:paraId="1C68E080" w14:textId="77777777" w:rsidR="00AA215C" w:rsidRPr="00EA2BD6" w:rsidRDefault="00AA215C" w:rsidP="001B606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A2BD6">
              <w:rPr>
                <w:rFonts w:eastAsia="Times New Roman" w:cs="Arial"/>
                <w:szCs w:val="18"/>
                <w:lang w:val="en-US" w:eastAsia="ar-SA"/>
              </w:rPr>
              <w:t xml:space="preserve">Clauses affected </w:t>
            </w:r>
            <w:r w:rsidRPr="00EA2BD6">
              <w:rPr>
                <w:rFonts w:eastAsia="Times New Roman" w:cs="Arial"/>
                <w:szCs w:val="18"/>
                <w:highlight w:val="yellow"/>
                <w:lang w:val="en-US" w:eastAsia="ar-SA"/>
              </w:rPr>
              <w:t>3.1</w:t>
            </w:r>
          </w:p>
        </w:tc>
      </w:tr>
      <w:tr w:rsidR="00AA215C" w:rsidRPr="00A75C05" w14:paraId="3FB4ACBE" w14:textId="77777777" w:rsidTr="00126471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E7C55E" w14:textId="77777777" w:rsidR="00AA215C" w:rsidRPr="00B84EA2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4EA2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8B5621" w14:textId="77777777" w:rsidR="00AA215C" w:rsidRPr="00B84EA2" w:rsidRDefault="00D1647C" w:rsidP="001B606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3" w:history="1">
              <w:r w:rsidR="00AA215C" w:rsidRPr="00B84EA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S1-172089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74058F" w14:textId="77777777" w:rsidR="00AA215C" w:rsidRPr="00B84EA2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4EA2">
              <w:rPr>
                <w:rFonts w:eastAsia="SimSun" w:hint="eastAsia"/>
                <w:noProof/>
                <w:lang w:eastAsia="zh-CN"/>
              </w:rPr>
              <w:t>ZTE Corporation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06030F" w14:textId="77777777" w:rsidR="00AA215C" w:rsidRPr="00B84EA2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4EA2">
              <w:rPr>
                <w:rFonts w:eastAsia="Times New Roman" w:cs="Arial"/>
                <w:szCs w:val="18"/>
                <w:lang w:eastAsia="ar-SA"/>
              </w:rPr>
              <w:t xml:space="preserve">CR22.186v15.0.0: </w:t>
            </w:r>
            <w:r w:rsidRPr="00B84EA2">
              <w:rPr>
                <w:rFonts w:eastAsia="SimSun" w:hint="eastAsia"/>
                <w:noProof/>
                <w:lang w:eastAsia="zh-CN"/>
              </w:rPr>
              <w:t>New requirements for section 5.1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B03490" w14:textId="5188F228" w:rsidR="00AA215C" w:rsidRPr="00B84EA2" w:rsidRDefault="00B84EA2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4EA2">
              <w:rPr>
                <w:rFonts w:eastAsia="Times New Roman" w:cs="Arial"/>
                <w:szCs w:val="18"/>
                <w:lang w:eastAsia="ar-SA"/>
              </w:rPr>
              <w:t>Revised to S1-172221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DD3130" w14:textId="77777777" w:rsidR="00AA215C" w:rsidRPr="00B84EA2" w:rsidRDefault="00AA215C" w:rsidP="001B606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84EA2">
              <w:rPr>
                <w:rFonts w:eastAsia="Times New Roman" w:cs="Arial"/>
                <w:szCs w:val="18"/>
                <w:lang w:val="en-US" w:eastAsia="ar-SA"/>
              </w:rPr>
              <w:t>WI code eV2X Rel-15 CR0011R- Cat B</w:t>
            </w:r>
          </w:p>
        </w:tc>
      </w:tr>
      <w:tr w:rsidR="00B84EA2" w:rsidRPr="00A75C05" w14:paraId="068E5E3A" w14:textId="77777777" w:rsidTr="00126471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86CB57" w14:textId="4A5751A9" w:rsidR="00B84EA2" w:rsidRPr="00126471" w:rsidRDefault="00B84EA2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26471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33B865" w14:textId="58BA71FE" w:rsidR="00B84EA2" w:rsidRPr="00126471" w:rsidRDefault="00D1647C" w:rsidP="001B6065">
            <w:pPr>
              <w:snapToGrid w:val="0"/>
              <w:spacing w:after="0" w:line="240" w:lineRule="auto"/>
            </w:pPr>
            <w:hyperlink r:id="rId14" w:history="1">
              <w:r w:rsidR="00B84EA2" w:rsidRPr="00126471">
                <w:rPr>
                  <w:rStyle w:val="Hyperlink"/>
                  <w:rFonts w:cs="Arial"/>
                  <w:color w:val="auto"/>
                </w:rPr>
                <w:t>S1-172221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35FB31" w14:textId="0445BF02" w:rsidR="00B84EA2" w:rsidRPr="00126471" w:rsidRDefault="00B84EA2" w:rsidP="001B6065">
            <w:pPr>
              <w:snapToGrid w:val="0"/>
              <w:spacing w:after="0" w:line="240" w:lineRule="auto"/>
              <w:rPr>
                <w:rFonts w:eastAsia="SimSun"/>
                <w:noProof/>
                <w:lang w:eastAsia="zh-CN"/>
              </w:rPr>
            </w:pPr>
            <w:r w:rsidRPr="00126471">
              <w:rPr>
                <w:rFonts w:eastAsia="SimSun"/>
                <w:noProof/>
                <w:lang w:eastAsia="zh-CN"/>
              </w:rPr>
              <w:t>ZTE Corporation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F2746C" w14:textId="02BD6019" w:rsidR="00B84EA2" w:rsidRPr="00126471" w:rsidRDefault="00B84EA2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471">
              <w:rPr>
                <w:rFonts w:eastAsia="Times New Roman" w:cs="Arial"/>
                <w:szCs w:val="18"/>
                <w:lang w:eastAsia="ar-SA"/>
              </w:rPr>
              <w:t>CR22.186v15.0.0: New requirements for section 5.1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69232E" w14:textId="1930CD46" w:rsidR="00B84EA2" w:rsidRPr="00126471" w:rsidRDefault="00126471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471">
              <w:rPr>
                <w:rFonts w:eastAsia="Times New Roman" w:cs="Arial"/>
                <w:szCs w:val="18"/>
                <w:highlight w:val="yellow"/>
                <w:lang w:eastAsia="ar-SA"/>
              </w:rPr>
              <w:t>Noted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D2CEEB" w14:textId="659689AF" w:rsidR="00B84EA2" w:rsidRPr="00126471" w:rsidRDefault="00B84EA2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26471">
              <w:rPr>
                <w:rFonts w:eastAsia="Times New Roman" w:cs="Arial"/>
                <w:i/>
                <w:szCs w:val="18"/>
                <w:lang w:val="en-US" w:eastAsia="ar-SA"/>
              </w:rPr>
              <w:t>WI code eV2X Rel-15 CR0011R- Cat B</w:t>
            </w:r>
          </w:p>
          <w:p w14:paraId="23A69B70" w14:textId="77777777" w:rsidR="00B84EA2" w:rsidRPr="00126471" w:rsidRDefault="00B84EA2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26471">
              <w:rPr>
                <w:rFonts w:eastAsia="Times New Roman" w:cs="Arial"/>
                <w:szCs w:val="18"/>
                <w:lang w:val="en-US" w:eastAsia="ar-SA"/>
              </w:rPr>
              <w:t>Revision of S1-172089.</w:t>
            </w:r>
          </w:p>
          <w:p w14:paraId="007794A6" w14:textId="49A5DDD2" w:rsidR="00551285" w:rsidRPr="00126471" w:rsidRDefault="00551285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26471">
              <w:rPr>
                <w:rFonts w:eastAsia="Times New Roman" w:cs="Arial"/>
                <w:szCs w:val="18"/>
                <w:lang w:val="en-US" w:eastAsia="ar-SA"/>
              </w:rPr>
              <w:t>5-6 companies are not in favor.</w:t>
            </w:r>
          </w:p>
        </w:tc>
      </w:tr>
      <w:tr w:rsidR="00AA215C" w:rsidRPr="00A75C05" w14:paraId="0A705FE9" w14:textId="77777777" w:rsidTr="00AB7F8F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53D89B" w14:textId="77777777" w:rsidR="00AA215C" w:rsidRPr="00320D10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0D10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A97525" w14:textId="77777777" w:rsidR="00AA215C" w:rsidRPr="00320D10" w:rsidRDefault="00D1647C" w:rsidP="001B606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5" w:history="1">
              <w:r w:rsidR="00AA215C" w:rsidRPr="00320D1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S1-172010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FFE72D" w14:textId="77777777" w:rsidR="00AA215C" w:rsidRPr="00320D10" w:rsidRDefault="00AA215C" w:rsidP="001B6065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320D10">
              <w:rPr>
                <w:noProof/>
                <w:lang w:eastAsia="ko-KR"/>
              </w:rPr>
              <w:t>LG Electronics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54A847" w14:textId="77777777" w:rsidR="00AA215C" w:rsidRPr="00320D10" w:rsidRDefault="00AA215C" w:rsidP="001B6065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320D10">
              <w:rPr>
                <w:noProof/>
                <w:lang w:eastAsia="ko-KR"/>
              </w:rPr>
              <w:t xml:space="preserve">CR22.186v15.0.0: Clean-up of </w:t>
            </w:r>
            <w:r w:rsidRPr="00320D10">
              <w:rPr>
                <w:rFonts w:hint="eastAsia"/>
                <w:noProof/>
                <w:lang w:eastAsia="ko-KR"/>
              </w:rPr>
              <w:t xml:space="preserve">KPI of </w:t>
            </w:r>
            <w:r w:rsidRPr="00320D10">
              <w:rPr>
                <w:noProof/>
                <w:lang w:eastAsia="ko-KR"/>
              </w:rPr>
              <w:t>eV2X TS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C87A17" w14:textId="69C9F3C0" w:rsidR="00AA215C" w:rsidRPr="00320D10" w:rsidRDefault="00320D10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0D10">
              <w:rPr>
                <w:rFonts w:eastAsia="Times New Roman" w:cs="Arial"/>
                <w:szCs w:val="18"/>
                <w:lang w:eastAsia="ar-SA"/>
              </w:rPr>
              <w:t>Revised to S1-172304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10448B" w14:textId="77777777" w:rsidR="00AA215C" w:rsidRPr="00320D10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20D10">
              <w:rPr>
                <w:rFonts w:eastAsia="Times New Roman" w:cs="Arial"/>
                <w:szCs w:val="18"/>
                <w:lang w:val="en-US" w:eastAsia="ar-SA"/>
              </w:rPr>
              <w:t>WI code eV2X Rel-15 CR0003R- Cat F</w:t>
            </w:r>
          </w:p>
          <w:p w14:paraId="6F00BD70" w14:textId="1DBCFC8F" w:rsidR="00AE13E6" w:rsidRPr="00320D10" w:rsidRDefault="00AE13E6" w:rsidP="001B606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20D10">
              <w:rPr>
                <w:rFonts w:eastAsia="Times New Roman" w:cs="Arial"/>
                <w:szCs w:val="18"/>
                <w:highlight w:val="yellow"/>
                <w:lang w:val="en-US" w:eastAsia="ar-SA"/>
              </w:rPr>
              <w:t xml:space="preserve">This </w:t>
            </w:r>
            <w:proofErr w:type="spellStart"/>
            <w:r w:rsidRPr="00320D10">
              <w:rPr>
                <w:rFonts w:eastAsia="Times New Roman" w:cs="Arial"/>
                <w:szCs w:val="18"/>
                <w:highlight w:val="yellow"/>
                <w:lang w:val="en-US" w:eastAsia="ar-SA"/>
              </w:rPr>
              <w:t>tdoc</w:t>
            </w:r>
            <w:proofErr w:type="spellEnd"/>
            <w:r w:rsidRPr="00320D10">
              <w:rPr>
                <w:rFonts w:eastAsia="Times New Roman" w:cs="Arial"/>
                <w:szCs w:val="18"/>
                <w:highlight w:val="yellow"/>
                <w:lang w:val="en-US" w:eastAsia="ar-SA"/>
              </w:rPr>
              <w:t xml:space="preserve"> will only handle sec. 5.2 and 5.5.</w:t>
            </w:r>
          </w:p>
        </w:tc>
      </w:tr>
      <w:tr w:rsidR="00320D10" w:rsidRPr="00A75C05" w14:paraId="10B18122" w14:textId="77777777" w:rsidTr="00AB7F8F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C6DE0B" w14:textId="13ADD08C" w:rsidR="00320D10" w:rsidRPr="00AB7F8F" w:rsidRDefault="00320D10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B7F8F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41283B" w14:textId="00E7C9F9" w:rsidR="00320D10" w:rsidRPr="00AB7F8F" w:rsidRDefault="00D1647C" w:rsidP="001B6065">
            <w:pPr>
              <w:snapToGrid w:val="0"/>
              <w:spacing w:after="0" w:line="240" w:lineRule="auto"/>
            </w:pPr>
            <w:hyperlink r:id="rId16" w:history="1">
              <w:r w:rsidR="00320D10" w:rsidRPr="00AB7F8F">
                <w:rPr>
                  <w:rStyle w:val="Hyperlink"/>
                  <w:rFonts w:cs="Arial"/>
                  <w:color w:val="auto"/>
                </w:rPr>
                <w:t>S1-172304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B15046" w14:textId="79EAEF7F" w:rsidR="00320D10" w:rsidRPr="00AB7F8F" w:rsidRDefault="00320D10" w:rsidP="001B6065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AB7F8F">
              <w:rPr>
                <w:noProof/>
                <w:lang w:eastAsia="ko-KR"/>
              </w:rPr>
              <w:t>LG Electronics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617C66" w14:textId="44F2D98A" w:rsidR="00320D10" w:rsidRPr="00AB7F8F" w:rsidRDefault="00320D10" w:rsidP="001B6065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AB7F8F">
              <w:rPr>
                <w:noProof/>
                <w:lang w:eastAsia="ko-KR"/>
              </w:rPr>
              <w:t>CR22.186v15.0.0: Clean-up of KPI of eV2X TS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EE2F45" w14:textId="527A4958" w:rsidR="00320D10" w:rsidRPr="00AB7F8F" w:rsidRDefault="00AB7F8F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7F8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391D298" w14:textId="77777777" w:rsidR="00320D10" w:rsidRPr="00AB7F8F" w:rsidRDefault="00320D10" w:rsidP="001B606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AB7F8F">
              <w:rPr>
                <w:rFonts w:eastAsia="Times New Roman" w:cs="Arial"/>
                <w:i/>
                <w:szCs w:val="18"/>
                <w:lang w:val="en-US" w:eastAsia="ar-SA"/>
              </w:rPr>
              <w:t>WI code eV2X Rel-15 CR0003R- Cat F</w:t>
            </w:r>
          </w:p>
          <w:p w14:paraId="6E1250D1" w14:textId="2C48D016" w:rsidR="00320D10" w:rsidRPr="00AB7F8F" w:rsidRDefault="00320D10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B7F8F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 xml:space="preserve">This </w:t>
            </w:r>
            <w:proofErr w:type="spellStart"/>
            <w:r w:rsidRPr="00AB7F8F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tdoc</w:t>
            </w:r>
            <w:proofErr w:type="spellEnd"/>
            <w:r w:rsidRPr="00AB7F8F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 xml:space="preserve"> will only handle sec. 5.2 and 5.5.</w:t>
            </w:r>
          </w:p>
          <w:p w14:paraId="509A9B7C" w14:textId="77777777" w:rsidR="00AB7F8F" w:rsidRDefault="00320D10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B7F8F">
              <w:rPr>
                <w:rFonts w:eastAsia="Times New Roman" w:cs="Arial"/>
                <w:szCs w:val="18"/>
                <w:lang w:val="en-US" w:eastAsia="ar-SA"/>
              </w:rPr>
              <w:t>Revision of S1-172010.</w:t>
            </w:r>
          </w:p>
          <w:p w14:paraId="337B56BB" w14:textId="77777777" w:rsidR="00AB7F8F" w:rsidRPr="00AB7F8F" w:rsidRDefault="00AB7F8F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2E7AA637" w14:textId="77777777" w:rsidR="00AB7F8F" w:rsidRDefault="00AB7F8F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5E983837" w14:textId="32475902" w:rsidR="00320D10" w:rsidRPr="00AB7F8F" w:rsidRDefault="00AB7F8F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AB7F8F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AA215C" w:rsidRPr="00A75C05" w14:paraId="7AB183B7" w14:textId="77777777" w:rsidTr="00EC6EFC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1C289E" w14:textId="77777777" w:rsidR="00AA215C" w:rsidRPr="00EC6EFC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C6EFC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4EE701" w14:textId="77777777" w:rsidR="00AA215C" w:rsidRPr="00EC6EFC" w:rsidRDefault="00D1647C" w:rsidP="001B606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7" w:history="1">
              <w:r w:rsidR="00AA215C" w:rsidRPr="00EC6EF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S1-172040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00CE48" w14:textId="77777777" w:rsidR="00AA215C" w:rsidRPr="00EC6EFC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C6EFC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F66D7C" w14:textId="77777777" w:rsidR="00AA215C" w:rsidRPr="00EC6EFC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C6EFC">
              <w:rPr>
                <w:rFonts w:eastAsia="Times New Roman" w:cs="Arial"/>
                <w:szCs w:val="18"/>
                <w:lang w:eastAsia="ar-SA"/>
              </w:rPr>
              <w:t xml:space="preserve">CR22.186v15.0.0: </w:t>
            </w:r>
            <w:r w:rsidRPr="00EC6EFC">
              <w:rPr>
                <w:rFonts w:hint="eastAsia"/>
                <w:noProof/>
                <w:lang w:eastAsia="zh-CN"/>
              </w:rPr>
              <w:t>Editori</w:t>
            </w:r>
            <w:r w:rsidRPr="00EC6EFC">
              <w:rPr>
                <w:noProof/>
                <w:lang w:eastAsia="zh-CN"/>
              </w:rPr>
              <w:t>a</w:t>
            </w:r>
            <w:r w:rsidRPr="00EC6EFC">
              <w:rPr>
                <w:rFonts w:hint="eastAsia"/>
                <w:noProof/>
                <w:lang w:eastAsia="zh-CN"/>
              </w:rPr>
              <w:t>l modification</w:t>
            </w:r>
            <w:r w:rsidRPr="00EC6EFC">
              <w:rPr>
                <w:noProof/>
                <w:lang w:eastAsia="zh-CN"/>
              </w:rPr>
              <w:t>s</w:t>
            </w:r>
            <w:r w:rsidRPr="00EC6EFC">
              <w:rPr>
                <w:rFonts w:hint="eastAsia"/>
                <w:noProof/>
                <w:lang w:eastAsia="zh-CN"/>
              </w:rPr>
              <w:t xml:space="preserve"> for TS 22.186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D2F2E9" w14:textId="7A0427EF" w:rsidR="00AA215C" w:rsidRPr="00EC6EFC" w:rsidRDefault="00EC6EF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C6EFC">
              <w:rPr>
                <w:rFonts w:eastAsia="Times New Roman" w:cs="Arial"/>
                <w:szCs w:val="18"/>
                <w:lang w:eastAsia="ar-SA"/>
              </w:rPr>
              <w:t>Revised to S1-172301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BD8559" w14:textId="77777777" w:rsidR="00AA215C" w:rsidRPr="00EC6EFC" w:rsidRDefault="00AA215C" w:rsidP="001B606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C6EFC">
              <w:rPr>
                <w:rFonts w:eastAsia="Times New Roman" w:cs="Arial"/>
                <w:szCs w:val="18"/>
                <w:lang w:val="en-US" w:eastAsia="ar-SA"/>
              </w:rPr>
              <w:t>WI code eV2X Rel-15 CR0007R- Cat D</w:t>
            </w:r>
          </w:p>
        </w:tc>
      </w:tr>
      <w:tr w:rsidR="00EC6EFC" w:rsidRPr="00A75C05" w14:paraId="6621F327" w14:textId="77777777" w:rsidTr="00EC6EFC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C47F820" w14:textId="577D6B8C" w:rsidR="00EC6EFC" w:rsidRPr="00EC6EFC" w:rsidRDefault="00EC6EF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C6EFC">
              <w:rPr>
                <w:rFonts w:eastAsia="Times New Roman" w:cs="Arial"/>
                <w:szCs w:val="18"/>
                <w:lang w:val="en-US" w:eastAsia="ar-SA"/>
              </w:rPr>
              <w:lastRenderedPageBreak/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06923B" w14:textId="2DEE55C7" w:rsidR="00EC6EFC" w:rsidRPr="00EC6EFC" w:rsidRDefault="00D1647C" w:rsidP="001B6065">
            <w:pPr>
              <w:snapToGrid w:val="0"/>
              <w:spacing w:after="0" w:line="240" w:lineRule="auto"/>
            </w:pPr>
            <w:hyperlink r:id="rId18" w:history="1">
              <w:r w:rsidR="00EC6EFC" w:rsidRPr="00EC6EFC">
                <w:rPr>
                  <w:rStyle w:val="Hyperlink"/>
                  <w:rFonts w:cs="Arial"/>
                  <w:color w:val="auto"/>
                </w:rPr>
                <w:t>S1-172301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24BA86" w14:textId="4B20B089" w:rsidR="00EC6EFC" w:rsidRPr="00EC6EFC" w:rsidRDefault="00EC6EF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C6EFC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7147F65" w14:textId="402162EB" w:rsidR="00EC6EFC" w:rsidRPr="00EC6EFC" w:rsidRDefault="00EC6EF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C6EFC">
              <w:rPr>
                <w:rFonts w:eastAsia="Times New Roman" w:cs="Arial"/>
                <w:szCs w:val="18"/>
                <w:lang w:eastAsia="ar-SA"/>
              </w:rPr>
              <w:t>CR22.186v15.0.0: Editorial modifications for TS 22.186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6821EE" w14:textId="12C4DE99" w:rsidR="00EC6EFC" w:rsidRPr="00EC6EFC" w:rsidRDefault="00EC6EF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C6EF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E415F16" w14:textId="34D4B78E" w:rsidR="00EC6EFC" w:rsidRPr="00EC6EFC" w:rsidRDefault="00EC6EF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C6EFC">
              <w:rPr>
                <w:rFonts w:eastAsia="Times New Roman" w:cs="Arial"/>
                <w:i/>
                <w:szCs w:val="18"/>
                <w:lang w:val="en-US" w:eastAsia="ar-SA"/>
              </w:rPr>
              <w:t>WI code eV2X Rel-15 CR0007R- Cat D</w:t>
            </w:r>
          </w:p>
          <w:p w14:paraId="77397DCD" w14:textId="77777777" w:rsidR="00EC6EFC" w:rsidRDefault="00EC6EF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C6EFC">
              <w:rPr>
                <w:rFonts w:eastAsia="Times New Roman" w:cs="Arial"/>
                <w:szCs w:val="18"/>
                <w:lang w:val="en-US" w:eastAsia="ar-SA"/>
              </w:rPr>
              <w:t>Revision of S1-172040.</w:t>
            </w:r>
          </w:p>
          <w:p w14:paraId="443B4442" w14:textId="77777777" w:rsidR="00EC6EFC" w:rsidRPr="00EC6EFC" w:rsidRDefault="00EC6EF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613C3BFA" w14:textId="77777777" w:rsidR="00EC6EFC" w:rsidRDefault="00EC6EF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3DEA71F1" w14:textId="5ED5D097" w:rsidR="00EC6EFC" w:rsidRPr="00EC6EFC" w:rsidRDefault="00EC6EF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EC6EFC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AA215C" w:rsidRPr="00A75C05" w14:paraId="4B715166" w14:textId="77777777" w:rsidTr="001B6065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170243" w14:textId="77777777" w:rsidR="00AA215C" w:rsidRPr="0035634E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5634E">
              <w:rPr>
                <w:rFonts w:eastAsia="Times New Roman" w:cs="Arial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BE84B5" w14:textId="77777777" w:rsidR="00AA215C" w:rsidRPr="0035634E" w:rsidRDefault="00D1647C" w:rsidP="001B606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9" w:history="1">
              <w:r w:rsidR="00AA215C" w:rsidRPr="0035634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S1-172018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F5C85A" w14:textId="77777777" w:rsidR="00AA215C" w:rsidRPr="0035634E" w:rsidRDefault="00AA215C" w:rsidP="001B6065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35634E">
              <w:rPr>
                <w:noProof/>
                <w:lang w:eastAsia="ko-KR"/>
              </w:rPr>
              <w:t>China Mobile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14122A" w14:textId="77777777" w:rsidR="00AA215C" w:rsidRPr="0035634E" w:rsidRDefault="00AA215C" w:rsidP="001B6065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35634E">
              <w:rPr>
                <w:noProof/>
                <w:lang w:eastAsia="ko-KR"/>
              </w:rPr>
              <w:t>Adding new requirements of Platoon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09BD8E" w14:textId="3F1599E0" w:rsidR="00AA215C" w:rsidRPr="0035634E" w:rsidRDefault="0035634E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634E">
              <w:rPr>
                <w:rFonts w:eastAsia="Times New Roman" w:cs="Arial"/>
                <w:szCs w:val="18"/>
                <w:lang w:eastAsia="ar-SA"/>
              </w:rPr>
              <w:t>Revised to S1-172298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B9EACB" w14:textId="77777777" w:rsidR="00AA215C" w:rsidRPr="0035634E" w:rsidRDefault="00AA215C" w:rsidP="001B606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5634E" w:rsidRPr="00A75C05" w14:paraId="4FA82C60" w14:textId="77777777" w:rsidTr="001B6065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A2D391" w14:textId="5F374E57" w:rsidR="0035634E" w:rsidRPr="001B6065" w:rsidRDefault="0035634E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proofErr w:type="spellStart"/>
            <w:r w:rsidRPr="001B6065">
              <w:rPr>
                <w:rFonts w:eastAsia="Times New Roman" w:cs="Arial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9B427B" w14:textId="0897F1C3" w:rsidR="0035634E" w:rsidRPr="001B6065" w:rsidRDefault="00D1647C" w:rsidP="001B6065">
            <w:pPr>
              <w:snapToGrid w:val="0"/>
              <w:spacing w:after="0" w:line="240" w:lineRule="auto"/>
            </w:pPr>
            <w:hyperlink r:id="rId20" w:history="1">
              <w:r w:rsidR="0035634E" w:rsidRPr="001B6065">
                <w:rPr>
                  <w:rStyle w:val="Hyperlink"/>
                  <w:rFonts w:cs="Arial"/>
                  <w:color w:val="auto"/>
                </w:rPr>
                <w:t>S1-172298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525C9A" w14:textId="0A07ED4A" w:rsidR="0035634E" w:rsidRPr="001B6065" w:rsidRDefault="0035634E" w:rsidP="001B6065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1B6065">
              <w:rPr>
                <w:noProof/>
                <w:lang w:eastAsia="ko-KR"/>
              </w:rPr>
              <w:t>China Mobile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B73358" w14:textId="6D26E502" w:rsidR="0035634E" w:rsidRPr="001B6065" w:rsidRDefault="0035634E" w:rsidP="001B6065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1B6065">
              <w:rPr>
                <w:noProof/>
                <w:lang w:eastAsia="ko-KR"/>
              </w:rPr>
              <w:t>Adding new requirements of Platoon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39A809" w14:textId="482F80BC" w:rsidR="0035634E" w:rsidRPr="001B6065" w:rsidRDefault="001B6065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6065">
              <w:rPr>
                <w:rFonts w:eastAsia="Times New Roman" w:cs="Arial"/>
                <w:szCs w:val="18"/>
                <w:highlight w:val="yellow"/>
                <w:lang w:eastAsia="ar-SA"/>
              </w:rPr>
              <w:t>Noted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F03EDB" w14:textId="01BB5065" w:rsidR="0035634E" w:rsidRPr="001B6065" w:rsidRDefault="0035634E" w:rsidP="001B606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B6065">
              <w:rPr>
                <w:rFonts w:eastAsia="Arial Unicode MS" w:cs="Arial"/>
                <w:szCs w:val="18"/>
                <w:lang w:eastAsia="ar-SA"/>
              </w:rPr>
              <w:t>Revision of S1-172018.</w:t>
            </w:r>
          </w:p>
        </w:tc>
      </w:tr>
      <w:tr w:rsidR="00AA215C" w:rsidRPr="00A75C05" w14:paraId="3CA423D7" w14:textId="77777777" w:rsidTr="001B6065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4CA639" w14:textId="77777777" w:rsidR="00AA215C" w:rsidRPr="0035634E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634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91AF52" w14:textId="77777777" w:rsidR="00AA215C" w:rsidRPr="0035634E" w:rsidRDefault="00D1647C" w:rsidP="001B606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1" w:history="1">
              <w:r w:rsidR="00AA215C" w:rsidRPr="0035634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S1-172020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FFDC19" w14:textId="77777777" w:rsidR="00AA215C" w:rsidRPr="0035634E" w:rsidRDefault="00AA215C" w:rsidP="001B6065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35634E">
              <w:rPr>
                <w:noProof/>
                <w:lang w:eastAsia="ko-KR"/>
              </w:rPr>
              <w:t>China Mobile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AB4F92" w14:textId="77777777" w:rsidR="00AA215C" w:rsidRPr="0035634E" w:rsidRDefault="00AA215C" w:rsidP="001B6065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35634E">
              <w:rPr>
                <w:noProof/>
                <w:lang w:eastAsia="ko-KR"/>
              </w:rPr>
              <w:t>CR22.186v15.0.0: A</w:t>
            </w:r>
            <w:r w:rsidRPr="0035634E">
              <w:rPr>
                <w:rFonts w:hint="eastAsia"/>
                <w:noProof/>
                <w:lang w:eastAsia="ko-KR"/>
              </w:rPr>
              <w:t>dd</w:t>
            </w:r>
            <w:r w:rsidRPr="0035634E">
              <w:rPr>
                <w:noProof/>
                <w:lang w:eastAsia="ko-KR"/>
              </w:rPr>
              <w:t>ing</w:t>
            </w:r>
            <w:r w:rsidRPr="0035634E">
              <w:rPr>
                <w:rFonts w:hint="eastAsia"/>
                <w:noProof/>
                <w:lang w:eastAsia="ko-KR"/>
              </w:rPr>
              <w:t xml:space="preserve"> </w:t>
            </w:r>
            <w:r w:rsidRPr="0035634E">
              <w:rPr>
                <w:noProof/>
                <w:lang w:eastAsia="ko-KR"/>
              </w:rPr>
              <w:t>requirements of Platoon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187F7D" w14:textId="67C551B8" w:rsidR="00AA215C" w:rsidRPr="0035634E" w:rsidRDefault="0035634E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634E">
              <w:rPr>
                <w:rFonts w:eastAsia="Times New Roman" w:cs="Arial"/>
                <w:szCs w:val="18"/>
                <w:lang w:eastAsia="ar-SA"/>
              </w:rPr>
              <w:t>Revised to S1-172299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DFA405" w14:textId="77777777" w:rsidR="00AA215C" w:rsidRPr="0035634E" w:rsidRDefault="00AA215C" w:rsidP="001B606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5634E">
              <w:rPr>
                <w:rFonts w:eastAsia="Times New Roman" w:cs="Arial"/>
                <w:szCs w:val="18"/>
                <w:lang w:val="en-US" w:eastAsia="ar-SA"/>
              </w:rPr>
              <w:t>WI code eV2X Rel-15 CR</w:t>
            </w:r>
            <w:r w:rsidRPr="0035634E">
              <w:rPr>
                <w:rFonts w:eastAsia="Times New Roman" w:cs="Arial"/>
                <w:szCs w:val="18"/>
                <w:highlight w:val="yellow"/>
                <w:lang w:val="en-US" w:eastAsia="ar-SA"/>
              </w:rPr>
              <w:t>00XX</w:t>
            </w:r>
            <w:r w:rsidRPr="0035634E">
              <w:rPr>
                <w:rFonts w:eastAsia="Times New Roman" w:cs="Arial"/>
                <w:szCs w:val="18"/>
                <w:lang w:val="en-US" w:eastAsia="ar-SA"/>
              </w:rPr>
              <w:t>R- Cat B</w:t>
            </w:r>
          </w:p>
        </w:tc>
      </w:tr>
      <w:tr w:rsidR="0035634E" w:rsidRPr="00A75C05" w14:paraId="15A61B47" w14:textId="77777777" w:rsidTr="00ED2098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AEECD8" w14:textId="1261C860" w:rsidR="0035634E" w:rsidRPr="001B6065" w:rsidRDefault="0035634E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B6065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C0EB9F" w14:textId="03A9C5B1" w:rsidR="0035634E" w:rsidRPr="001B6065" w:rsidRDefault="00D1647C" w:rsidP="001B6065">
            <w:pPr>
              <w:snapToGrid w:val="0"/>
              <w:spacing w:after="0" w:line="240" w:lineRule="auto"/>
            </w:pPr>
            <w:hyperlink r:id="rId22" w:history="1">
              <w:r w:rsidR="0035634E" w:rsidRPr="001B6065">
                <w:rPr>
                  <w:rStyle w:val="Hyperlink"/>
                  <w:rFonts w:cs="Arial"/>
                  <w:color w:val="auto"/>
                </w:rPr>
                <w:t>S1-172299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1BF260" w14:textId="3370AD3A" w:rsidR="0035634E" w:rsidRPr="001B6065" w:rsidRDefault="0035634E" w:rsidP="001B6065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1B6065">
              <w:rPr>
                <w:noProof/>
                <w:lang w:eastAsia="ko-KR"/>
              </w:rPr>
              <w:t>China Mobile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2E2EE1" w14:textId="04B250F5" w:rsidR="0035634E" w:rsidRPr="001B6065" w:rsidRDefault="0035634E" w:rsidP="001B6065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1B6065">
              <w:rPr>
                <w:noProof/>
                <w:lang w:eastAsia="ko-KR"/>
              </w:rPr>
              <w:t>CR22.186v15.0.0: Adding requirements of Platoon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C95E0E" w14:textId="1F57C34F" w:rsidR="0035634E" w:rsidRPr="001B6065" w:rsidRDefault="001B6065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6065">
              <w:rPr>
                <w:rFonts w:eastAsia="Times New Roman" w:cs="Arial"/>
                <w:szCs w:val="18"/>
                <w:highlight w:val="yellow"/>
                <w:lang w:eastAsia="ar-SA"/>
              </w:rPr>
              <w:t>Revised to S1-172307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4FA119" w14:textId="2E973763" w:rsidR="0035634E" w:rsidRPr="001B6065" w:rsidRDefault="0035634E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B6065">
              <w:rPr>
                <w:rFonts w:eastAsia="Times New Roman" w:cs="Arial"/>
                <w:i/>
                <w:szCs w:val="18"/>
                <w:lang w:val="en-US" w:eastAsia="ar-SA"/>
              </w:rPr>
              <w:t>WI code eV2X Rel-15 CR</w:t>
            </w:r>
            <w:r w:rsidRPr="001B6065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00XX</w:t>
            </w:r>
            <w:r w:rsidRPr="001B6065">
              <w:rPr>
                <w:rFonts w:eastAsia="Times New Roman" w:cs="Arial"/>
                <w:i/>
                <w:szCs w:val="18"/>
                <w:lang w:val="en-US" w:eastAsia="ar-SA"/>
              </w:rPr>
              <w:t>R- Cat B</w:t>
            </w:r>
          </w:p>
          <w:p w14:paraId="322A23A4" w14:textId="4C50C984" w:rsidR="0035634E" w:rsidRPr="001B6065" w:rsidRDefault="0035634E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B6065">
              <w:rPr>
                <w:rFonts w:eastAsia="Times New Roman" w:cs="Arial"/>
                <w:szCs w:val="18"/>
                <w:lang w:val="en-US" w:eastAsia="ar-SA"/>
              </w:rPr>
              <w:t>Revision of S1-172020.</w:t>
            </w:r>
          </w:p>
        </w:tc>
      </w:tr>
      <w:tr w:rsidR="001B6065" w:rsidRPr="00A75C05" w14:paraId="65F158AC" w14:textId="77777777" w:rsidTr="00ED2098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7A0F40" w14:textId="009B602F" w:rsidR="001B6065" w:rsidRPr="00ED2098" w:rsidRDefault="001B6065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D2098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A7FD6A" w14:textId="4ECAABD8" w:rsidR="001B6065" w:rsidRPr="00ED2098" w:rsidRDefault="00D1647C" w:rsidP="001B6065">
            <w:pPr>
              <w:snapToGrid w:val="0"/>
              <w:spacing w:after="0" w:line="240" w:lineRule="auto"/>
              <w:rPr>
                <w:rFonts w:cs="Arial"/>
              </w:rPr>
            </w:pPr>
            <w:hyperlink r:id="rId23" w:history="1">
              <w:r w:rsidR="001B6065" w:rsidRPr="00ED2098">
                <w:rPr>
                  <w:rStyle w:val="Hyperlink"/>
                  <w:rFonts w:cs="Arial"/>
                  <w:color w:val="auto"/>
                </w:rPr>
                <w:t>S1-172307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B1AC51" w14:textId="184B4C4E" w:rsidR="001B6065" w:rsidRPr="00ED2098" w:rsidRDefault="001B6065" w:rsidP="001B6065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ED2098">
              <w:rPr>
                <w:noProof/>
                <w:lang w:eastAsia="ko-KR"/>
              </w:rPr>
              <w:t>China Mobile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2C6CFA" w14:textId="1BBB068F" w:rsidR="001B6065" w:rsidRPr="00ED2098" w:rsidRDefault="001B6065" w:rsidP="001B6065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ED2098">
              <w:rPr>
                <w:noProof/>
                <w:lang w:eastAsia="ko-KR"/>
              </w:rPr>
              <w:t>CR22.186v15.0.0: Adding requirements of Platoon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5D8C96" w14:textId="49A0CBD0" w:rsidR="001B6065" w:rsidRPr="00ED2098" w:rsidRDefault="00ED2098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r w:rsidRPr="00ED2098">
              <w:rPr>
                <w:rFonts w:eastAsia="Times New Roman" w:cs="Arial"/>
                <w:szCs w:val="18"/>
                <w:highlight w:val="yellow"/>
                <w:lang w:eastAsia="ar-SA"/>
              </w:rPr>
              <w:t>Noted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4B9B73" w14:textId="77777777" w:rsidR="001B6065" w:rsidRPr="00ED2098" w:rsidRDefault="001B6065" w:rsidP="001B606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ED2098">
              <w:rPr>
                <w:rFonts w:eastAsia="Times New Roman" w:cs="Arial"/>
                <w:i/>
                <w:szCs w:val="18"/>
                <w:lang w:val="en-US" w:eastAsia="ar-SA"/>
              </w:rPr>
              <w:t>WI code eV2X Rel-15 CR</w:t>
            </w:r>
            <w:r w:rsidRPr="00ED2098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00XX</w:t>
            </w:r>
            <w:r w:rsidRPr="00ED2098">
              <w:rPr>
                <w:rFonts w:eastAsia="Times New Roman" w:cs="Arial"/>
                <w:i/>
                <w:szCs w:val="18"/>
                <w:lang w:val="en-US" w:eastAsia="ar-SA"/>
              </w:rPr>
              <w:t>R- Cat B</w:t>
            </w:r>
          </w:p>
          <w:p w14:paraId="2F6338C5" w14:textId="2D977B8C" w:rsidR="001B6065" w:rsidRPr="00ED2098" w:rsidRDefault="001B6065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D2098">
              <w:rPr>
                <w:rFonts w:eastAsia="Times New Roman" w:cs="Arial"/>
                <w:i/>
                <w:szCs w:val="18"/>
                <w:lang w:val="en-US" w:eastAsia="ar-SA"/>
              </w:rPr>
              <w:t>Revision of S1-172020.</w:t>
            </w:r>
          </w:p>
          <w:p w14:paraId="48E72132" w14:textId="63C59E9F" w:rsidR="001B6065" w:rsidRPr="00ED2098" w:rsidRDefault="001B6065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D2098">
              <w:rPr>
                <w:rFonts w:eastAsia="Times New Roman" w:cs="Arial"/>
                <w:szCs w:val="18"/>
                <w:lang w:val="en-US" w:eastAsia="ar-SA"/>
              </w:rPr>
              <w:t>Revision of S1-172299.</w:t>
            </w:r>
          </w:p>
        </w:tc>
      </w:tr>
      <w:tr w:rsidR="00AA215C" w:rsidRPr="00A75C05" w14:paraId="50794743" w14:textId="77777777" w:rsidTr="00E173CB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FFC8A4" w14:textId="77777777" w:rsidR="00AA215C" w:rsidRPr="000E2085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2085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C13E1B" w14:textId="77777777" w:rsidR="00AA215C" w:rsidRPr="000E2085" w:rsidRDefault="00D1647C" w:rsidP="001B606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4" w:history="1">
              <w:r w:rsidR="00AA215C" w:rsidRPr="000E208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S1-172041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785552" w14:textId="77777777" w:rsidR="00AA215C" w:rsidRPr="000E2085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2085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6DF785" w14:textId="77777777" w:rsidR="00AA215C" w:rsidRPr="000E2085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2085">
              <w:rPr>
                <w:rFonts w:eastAsia="Times New Roman" w:cs="Arial"/>
                <w:szCs w:val="18"/>
                <w:lang w:eastAsia="ar-SA"/>
              </w:rPr>
              <w:t xml:space="preserve">CR22.186v15.0.0: </w:t>
            </w:r>
            <w:r w:rsidRPr="000E2085">
              <w:rPr>
                <w:noProof/>
                <w:lang w:eastAsia="zh-CN"/>
              </w:rPr>
              <w:t>Consolidate</w:t>
            </w:r>
            <w:r w:rsidRPr="000E2085">
              <w:rPr>
                <w:rFonts w:hint="eastAsia"/>
                <w:noProof/>
                <w:lang w:eastAsia="zh-CN"/>
              </w:rPr>
              <w:t xml:space="preserve"> communication range in 5.3 Advanced Driving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BD5CCB" w14:textId="5805B276" w:rsidR="00AA215C" w:rsidRPr="000E2085" w:rsidRDefault="000E2085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2085">
              <w:rPr>
                <w:rFonts w:eastAsia="Times New Roman" w:cs="Arial"/>
                <w:szCs w:val="18"/>
                <w:lang w:eastAsia="ar-SA"/>
              </w:rPr>
              <w:t>Revised to S1-172243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9DA96C" w14:textId="77777777" w:rsidR="00AA215C" w:rsidRPr="000E2085" w:rsidRDefault="00AA215C" w:rsidP="001B606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E2085">
              <w:rPr>
                <w:rFonts w:eastAsia="Times New Roman" w:cs="Arial"/>
                <w:szCs w:val="18"/>
                <w:lang w:val="en-US" w:eastAsia="ar-SA"/>
              </w:rPr>
              <w:t>WI code eV2X Rel-15 CR0008R- Cat F</w:t>
            </w:r>
          </w:p>
        </w:tc>
      </w:tr>
      <w:tr w:rsidR="000E2085" w:rsidRPr="00A75C05" w14:paraId="58510BB9" w14:textId="77777777" w:rsidTr="00FA284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1F18E5" w14:textId="7EA7AA9A" w:rsidR="000E2085" w:rsidRPr="00E173CB" w:rsidRDefault="000E2085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173CB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0AEECC" w14:textId="78E4E692" w:rsidR="000E2085" w:rsidRPr="00E173CB" w:rsidRDefault="00D1647C" w:rsidP="001B6065">
            <w:pPr>
              <w:snapToGrid w:val="0"/>
              <w:spacing w:after="0" w:line="240" w:lineRule="auto"/>
            </w:pPr>
            <w:hyperlink r:id="rId25" w:history="1">
              <w:r w:rsidR="000E2085" w:rsidRPr="00E173CB">
                <w:rPr>
                  <w:rStyle w:val="Hyperlink"/>
                  <w:rFonts w:cs="Arial"/>
                  <w:color w:val="auto"/>
                </w:rPr>
                <w:t>S1-172243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77C746" w14:textId="5F8151FD" w:rsidR="000E2085" w:rsidRPr="00E173CB" w:rsidRDefault="000E2085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73CB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24A6FD" w14:textId="7F333AB6" w:rsidR="000E2085" w:rsidRPr="00E173CB" w:rsidRDefault="000E2085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73CB">
              <w:rPr>
                <w:rFonts w:eastAsia="Times New Roman" w:cs="Arial"/>
                <w:szCs w:val="18"/>
                <w:lang w:eastAsia="ar-SA"/>
              </w:rPr>
              <w:t>CR22.186v15.0.0: Consolidate communication range in 5.3 Advanced Driving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271A97" w14:textId="3420736A" w:rsidR="000E2085" w:rsidRPr="00E173CB" w:rsidRDefault="00E173CB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73CB">
              <w:rPr>
                <w:rFonts w:eastAsia="Times New Roman" w:cs="Arial"/>
                <w:szCs w:val="18"/>
                <w:highlight w:val="yellow"/>
                <w:lang w:eastAsia="ar-SA"/>
              </w:rPr>
              <w:t>Revised to S1-172302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94A0D9" w14:textId="3CECFF77" w:rsidR="000E2085" w:rsidRPr="00E173CB" w:rsidRDefault="000E2085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173CB">
              <w:rPr>
                <w:rFonts w:eastAsia="Times New Roman" w:cs="Arial"/>
                <w:i/>
                <w:szCs w:val="18"/>
                <w:lang w:val="en-US" w:eastAsia="ar-SA"/>
              </w:rPr>
              <w:t>WI code eV2X Rel-15 CR0008R- Cat F</w:t>
            </w:r>
          </w:p>
          <w:p w14:paraId="6B5CDDFE" w14:textId="77777777" w:rsidR="000E2085" w:rsidRPr="00E173CB" w:rsidRDefault="000E2085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173CB">
              <w:rPr>
                <w:rFonts w:eastAsia="Times New Roman" w:cs="Arial"/>
                <w:szCs w:val="18"/>
                <w:lang w:val="en-US" w:eastAsia="ar-SA"/>
              </w:rPr>
              <w:t>Revision of S1-172041.</w:t>
            </w:r>
          </w:p>
          <w:p w14:paraId="0433F52A" w14:textId="55EB59E7" w:rsidR="00AE13E6" w:rsidRPr="00E173CB" w:rsidRDefault="00AE13E6" w:rsidP="00D20D8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173CB">
              <w:rPr>
                <w:rFonts w:eastAsia="Times New Roman" w:cs="Arial"/>
                <w:szCs w:val="18"/>
                <w:highlight w:val="yellow"/>
                <w:lang w:val="en-US" w:eastAsia="ar-SA"/>
              </w:rPr>
              <w:t xml:space="preserve">This </w:t>
            </w:r>
            <w:proofErr w:type="spellStart"/>
            <w:r w:rsidRPr="00E173CB">
              <w:rPr>
                <w:rFonts w:eastAsia="Times New Roman" w:cs="Arial"/>
                <w:szCs w:val="18"/>
                <w:highlight w:val="yellow"/>
                <w:lang w:val="en-US" w:eastAsia="ar-SA"/>
              </w:rPr>
              <w:t>tdoc</w:t>
            </w:r>
            <w:proofErr w:type="spellEnd"/>
            <w:r w:rsidRPr="00E173CB">
              <w:rPr>
                <w:rFonts w:eastAsia="Times New Roman" w:cs="Arial"/>
                <w:szCs w:val="18"/>
                <w:highlight w:val="yellow"/>
                <w:lang w:val="en-US" w:eastAsia="ar-SA"/>
              </w:rPr>
              <w:t xml:space="preserve"> will only handle sec. 5.</w:t>
            </w:r>
            <w:r w:rsidR="00D20D8B" w:rsidRPr="00E173CB">
              <w:rPr>
                <w:rFonts w:eastAsia="Times New Roman" w:cs="Arial"/>
                <w:szCs w:val="18"/>
                <w:highlight w:val="yellow"/>
                <w:lang w:val="en-US" w:eastAsia="ar-SA"/>
              </w:rPr>
              <w:t>3</w:t>
            </w:r>
            <w:r w:rsidRPr="00E173CB">
              <w:rPr>
                <w:rFonts w:eastAsia="Times New Roman" w:cs="Arial"/>
                <w:szCs w:val="18"/>
                <w:highlight w:val="yellow"/>
                <w:lang w:val="en-US" w:eastAsia="ar-SA"/>
              </w:rPr>
              <w:t>.</w:t>
            </w:r>
          </w:p>
        </w:tc>
      </w:tr>
      <w:tr w:rsidR="00E173CB" w:rsidRPr="00A75C05" w14:paraId="0C9627A0" w14:textId="77777777" w:rsidTr="00FA284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D6D2C2" w14:textId="2E78A44D" w:rsidR="00E173CB" w:rsidRPr="00FA2842" w:rsidRDefault="00E173CB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A2842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60503E" w14:textId="13A5585A" w:rsidR="00E173CB" w:rsidRPr="00FA2842" w:rsidRDefault="00D1647C" w:rsidP="001B6065">
            <w:pPr>
              <w:snapToGrid w:val="0"/>
              <w:spacing w:after="0" w:line="240" w:lineRule="auto"/>
            </w:pPr>
            <w:hyperlink r:id="rId26" w:history="1">
              <w:r w:rsidR="00E173CB" w:rsidRPr="00FA2842">
                <w:rPr>
                  <w:rStyle w:val="Hyperlink"/>
                  <w:rFonts w:cs="Arial"/>
                  <w:color w:val="auto"/>
                </w:rPr>
                <w:t>S1-172302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F32659" w14:textId="3F475872" w:rsidR="00E173CB" w:rsidRPr="00FA2842" w:rsidRDefault="00E173CB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2842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131DA4" w14:textId="2F18DB6A" w:rsidR="00E173CB" w:rsidRPr="00FA2842" w:rsidRDefault="00E173CB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2842">
              <w:rPr>
                <w:rFonts w:eastAsia="Times New Roman" w:cs="Arial"/>
                <w:szCs w:val="18"/>
                <w:lang w:eastAsia="ar-SA"/>
              </w:rPr>
              <w:t>CR22.186v15.0.0: Consolidate communication range in 5.3 Advanced Driving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64F957" w14:textId="3C654ED4" w:rsidR="00E173CB" w:rsidRPr="00FA2842" w:rsidRDefault="00FA2842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r w:rsidRPr="00FA2842">
              <w:rPr>
                <w:rFonts w:eastAsia="Times New Roman" w:cs="Arial"/>
                <w:szCs w:val="18"/>
                <w:highlight w:val="yellow"/>
                <w:lang w:eastAsia="ar-SA"/>
              </w:rPr>
              <w:t>Revised to S1-172311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6E398C" w14:textId="77777777" w:rsidR="00E173CB" w:rsidRPr="00FA2842" w:rsidRDefault="00E173CB" w:rsidP="001B606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FA2842">
              <w:rPr>
                <w:rFonts w:eastAsia="Times New Roman" w:cs="Arial"/>
                <w:i/>
                <w:szCs w:val="18"/>
                <w:lang w:val="en-US" w:eastAsia="ar-SA"/>
              </w:rPr>
              <w:t>WI code eV2X Rel-15 CR0008R- Cat F</w:t>
            </w:r>
          </w:p>
          <w:p w14:paraId="36A26C41" w14:textId="77777777" w:rsidR="00E173CB" w:rsidRPr="00FA2842" w:rsidRDefault="00E173CB" w:rsidP="001B606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FA2842">
              <w:rPr>
                <w:rFonts w:eastAsia="Times New Roman" w:cs="Arial"/>
                <w:i/>
                <w:szCs w:val="18"/>
                <w:lang w:val="en-US" w:eastAsia="ar-SA"/>
              </w:rPr>
              <w:t>Revision of S1-172041.</w:t>
            </w:r>
          </w:p>
          <w:p w14:paraId="793C529D" w14:textId="101FBC87" w:rsidR="00E173CB" w:rsidRPr="00FA2842" w:rsidRDefault="00E173CB" w:rsidP="001B606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FA2842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 xml:space="preserve">This </w:t>
            </w:r>
            <w:proofErr w:type="spellStart"/>
            <w:r w:rsidRPr="00FA2842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tdoc</w:t>
            </w:r>
            <w:proofErr w:type="spellEnd"/>
            <w:r w:rsidRPr="00FA2842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 xml:space="preserve"> will only handle sec. 5.3.</w:t>
            </w:r>
          </w:p>
          <w:p w14:paraId="354FA469" w14:textId="34A22D7D" w:rsidR="00E173CB" w:rsidRPr="00FA2842" w:rsidRDefault="00E173CB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A2842">
              <w:rPr>
                <w:rFonts w:eastAsia="Times New Roman" w:cs="Arial"/>
                <w:i/>
                <w:szCs w:val="18"/>
                <w:lang w:val="en-US" w:eastAsia="ar-SA"/>
              </w:rPr>
              <w:t>2</w:t>
            </w:r>
            <w:r w:rsidRPr="00FA2842">
              <w:rPr>
                <w:rFonts w:eastAsia="Times New Roman" w:cs="Arial"/>
                <w:i/>
                <w:szCs w:val="18"/>
                <w:vertAlign w:val="superscript"/>
                <w:lang w:val="en-US" w:eastAsia="ar-SA"/>
              </w:rPr>
              <w:t>nd</w:t>
            </w:r>
            <w:r w:rsidRPr="00FA2842">
              <w:rPr>
                <w:rFonts w:eastAsia="Times New Roman" w:cs="Arial"/>
                <w:i/>
                <w:szCs w:val="18"/>
                <w:lang w:val="en-US" w:eastAsia="ar-SA"/>
              </w:rPr>
              <w:t xml:space="preserve"> sentence</w:t>
            </w:r>
          </w:p>
          <w:p w14:paraId="5CBE537F" w14:textId="6543E886" w:rsidR="00E173CB" w:rsidRPr="00FA2842" w:rsidRDefault="00E173CB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A2842">
              <w:rPr>
                <w:rFonts w:eastAsia="Times New Roman" w:cs="Arial"/>
                <w:szCs w:val="18"/>
                <w:lang w:val="en-US" w:eastAsia="ar-SA"/>
              </w:rPr>
              <w:t>Revision of S1-172243.</w:t>
            </w:r>
          </w:p>
        </w:tc>
      </w:tr>
      <w:tr w:rsidR="00FA2842" w:rsidRPr="00A75C05" w14:paraId="697DD008" w14:textId="77777777" w:rsidTr="00FA284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9AC6539" w14:textId="1FCCBA5A" w:rsidR="00FA2842" w:rsidRPr="00FA2842" w:rsidRDefault="00FA2842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A2842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B3F52E" w14:textId="3AB84869" w:rsidR="00FA2842" w:rsidRPr="00FA2842" w:rsidRDefault="00D1647C" w:rsidP="001B6065">
            <w:pPr>
              <w:snapToGrid w:val="0"/>
              <w:spacing w:after="0" w:line="240" w:lineRule="auto"/>
              <w:rPr>
                <w:rFonts w:cs="Arial"/>
              </w:rPr>
            </w:pPr>
            <w:hyperlink r:id="rId27" w:history="1">
              <w:r w:rsidR="00FA2842" w:rsidRPr="00FA2842">
                <w:rPr>
                  <w:rStyle w:val="Hyperlink"/>
                  <w:rFonts w:cs="Arial"/>
                  <w:color w:val="auto"/>
                </w:rPr>
                <w:t>S1-172311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3D1A566" w14:textId="6BE8571B" w:rsidR="00FA2842" w:rsidRPr="00FA2842" w:rsidRDefault="00FA2842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2842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CC32307" w14:textId="4B62A8CF" w:rsidR="00FA2842" w:rsidRPr="00FA2842" w:rsidRDefault="00FA2842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2842">
              <w:rPr>
                <w:rFonts w:eastAsia="Times New Roman" w:cs="Arial"/>
                <w:szCs w:val="18"/>
                <w:lang w:eastAsia="ar-SA"/>
              </w:rPr>
              <w:t>CR22.186v15.0.0: Consolidate communication range in 5.3 Advanced Driving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23AFBD" w14:textId="4EDD328C" w:rsidR="00FA2842" w:rsidRPr="00FA2842" w:rsidRDefault="00FA2842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r w:rsidRPr="00FA2842">
              <w:rPr>
                <w:rFonts w:eastAsia="Times New Roman" w:cs="Arial"/>
                <w:szCs w:val="18"/>
                <w:highlight w:val="yellow"/>
                <w:lang w:eastAsia="ar-SA"/>
              </w:rPr>
              <w:t>Agreed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FB5332" w14:textId="77777777" w:rsidR="00FA2842" w:rsidRPr="00FA2842" w:rsidRDefault="00FA2842" w:rsidP="001B606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FA2842">
              <w:rPr>
                <w:rFonts w:eastAsia="Times New Roman" w:cs="Arial"/>
                <w:i/>
                <w:szCs w:val="18"/>
                <w:lang w:val="en-US" w:eastAsia="ar-SA"/>
              </w:rPr>
              <w:t>WI code eV2X Rel-15 CR0008R- Cat F</w:t>
            </w:r>
          </w:p>
          <w:p w14:paraId="6EB38465" w14:textId="77777777" w:rsidR="00FA2842" w:rsidRPr="00FA2842" w:rsidRDefault="00FA2842" w:rsidP="001B606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FA2842">
              <w:rPr>
                <w:rFonts w:eastAsia="Times New Roman" w:cs="Arial"/>
                <w:i/>
                <w:szCs w:val="18"/>
                <w:lang w:val="en-US" w:eastAsia="ar-SA"/>
              </w:rPr>
              <w:t>Revision of S1-172041.</w:t>
            </w:r>
          </w:p>
          <w:p w14:paraId="77EB11B8" w14:textId="77777777" w:rsidR="00FA2842" w:rsidRPr="00FA2842" w:rsidRDefault="00FA2842" w:rsidP="001B606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FA2842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 xml:space="preserve">This </w:t>
            </w:r>
            <w:proofErr w:type="spellStart"/>
            <w:r w:rsidRPr="00FA2842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tdoc</w:t>
            </w:r>
            <w:proofErr w:type="spellEnd"/>
            <w:r w:rsidRPr="00FA2842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 xml:space="preserve"> will only handle sec. 5.3.</w:t>
            </w:r>
          </w:p>
          <w:p w14:paraId="1013C9CA" w14:textId="77777777" w:rsidR="00FA2842" w:rsidRPr="00FA2842" w:rsidRDefault="00FA2842" w:rsidP="001B606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FA2842">
              <w:rPr>
                <w:rFonts w:eastAsia="Times New Roman" w:cs="Arial"/>
                <w:i/>
                <w:szCs w:val="18"/>
                <w:lang w:val="en-US" w:eastAsia="ar-SA"/>
              </w:rPr>
              <w:t>2</w:t>
            </w:r>
            <w:r w:rsidRPr="00FA2842">
              <w:rPr>
                <w:rFonts w:eastAsia="Times New Roman" w:cs="Arial"/>
                <w:i/>
                <w:szCs w:val="18"/>
                <w:vertAlign w:val="superscript"/>
                <w:lang w:val="en-US" w:eastAsia="ar-SA"/>
              </w:rPr>
              <w:t>nd</w:t>
            </w:r>
            <w:r w:rsidRPr="00FA2842">
              <w:rPr>
                <w:rFonts w:eastAsia="Times New Roman" w:cs="Arial"/>
                <w:i/>
                <w:szCs w:val="18"/>
                <w:lang w:val="en-US" w:eastAsia="ar-SA"/>
              </w:rPr>
              <w:t xml:space="preserve"> sentence</w:t>
            </w:r>
          </w:p>
          <w:p w14:paraId="3AC0F868" w14:textId="62310D4B" w:rsidR="00FA2842" w:rsidRPr="00FA2842" w:rsidRDefault="00FA2842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A2842">
              <w:rPr>
                <w:rFonts w:eastAsia="Times New Roman" w:cs="Arial"/>
                <w:i/>
                <w:szCs w:val="18"/>
                <w:lang w:val="en-US" w:eastAsia="ar-SA"/>
              </w:rPr>
              <w:t>Revision of S1-172243.</w:t>
            </w:r>
          </w:p>
          <w:p w14:paraId="0548F624" w14:textId="77777777" w:rsidR="00FA2842" w:rsidRDefault="00FA2842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A2842">
              <w:rPr>
                <w:rFonts w:eastAsia="Times New Roman" w:cs="Arial"/>
                <w:szCs w:val="18"/>
                <w:lang w:val="en-US" w:eastAsia="ar-SA"/>
              </w:rPr>
              <w:t>Revision of S1-172302.</w:t>
            </w:r>
          </w:p>
          <w:p w14:paraId="2DA4DD56" w14:textId="77777777" w:rsidR="00FA2842" w:rsidRPr="00FA2842" w:rsidRDefault="00FA2842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3648C2D8" w14:textId="77777777" w:rsidR="00FA2842" w:rsidRDefault="00FA2842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2519CA97" w14:textId="2067B049" w:rsidR="00FA2842" w:rsidRPr="00FA2842" w:rsidRDefault="00FA2842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FA2842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AA215C" w:rsidRPr="00A75C05" w14:paraId="1FA62BCD" w14:textId="77777777" w:rsidTr="00FA284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AFA390" w14:textId="77777777" w:rsidR="00AA215C" w:rsidRPr="00DF7083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7083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22BD6F" w14:textId="77777777" w:rsidR="00AA215C" w:rsidRPr="00DF7083" w:rsidRDefault="00D1647C" w:rsidP="001B606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8" w:history="1">
              <w:r w:rsidR="00AA215C" w:rsidRPr="00DF708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S1-172042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C9F0F0" w14:textId="77777777" w:rsidR="00AA215C" w:rsidRPr="00DF7083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7083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2D0812" w14:textId="77777777" w:rsidR="00AA215C" w:rsidRPr="00DF7083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7083">
              <w:rPr>
                <w:rFonts w:eastAsia="Times New Roman" w:cs="Arial"/>
                <w:szCs w:val="18"/>
                <w:lang w:eastAsia="ar-SA"/>
              </w:rPr>
              <w:t xml:space="preserve">CR22.186v15.0.0: </w:t>
            </w:r>
            <w:r w:rsidRPr="00DF7083">
              <w:rPr>
                <w:rFonts w:hint="eastAsia"/>
                <w:noProof/>
                <w:lang w:eastAsia="zh-CN"/>
              </w:rPr>
              <w:t xml:space="preserve">Correction </w:t>
            </w:r>
            <w:r w:rsidRPr="00DF7083">
              <w:rPr>
                <w:noProof/>
                <w:lang w:eastAsia="zh-CN"/>
              </w:rPr>
              <w:t>of</w:t>
            </w:r>
            <w:r w:rsidRPr="00DF7083">
              <w:rPr>
                <w:rFonts w:hint="eastAsia"/>
                <w:noProof/>
                <w:lang w:eastAsia="zh-CN"/>
              </w:rPr>
              <w:t xml:space="preserve"> NOTE 2 UL/DL values in 5.3 Advanced Driving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9B6F0F" w14:textId="7C34AFCA" w:rsidR="00AA215C" w:rsidRPr="00DF7083" w:rsidRDefault="00DF7083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7083">
              <w:rPr>
                <w:rFonts w:eastAsia="Times New Roman" w:cs="Arial"/>
                <w:szCs w:val="18"/>
                <w:lang w:eastAsia="ar-SA"/>
              </w:rPr>
              <w:t>Revised to S1-172305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006817" w14:textId="77777777" w:rsidR="00AA215C" w:rsidRPr="00DF7083" w:rsidRDefault="00AA215C" w:rsidP="001B606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F7083">
              <w:rPr>
                <w:rFonts w:eastAsia="Times New Roman" w:cs="Arial"/>
                <w:szCs w:val="18"/>
                <w:lang w:val="en-US" w:eastAsia="ar-SA"/>
              </w:rPr>
              <w:t>WI code eV2X Rel-15 CR0009R- Cat F</w:t>
            </w:r>
          </w:p>
        </w:tc>
      </w:tr>
      <w:tr w:rsidR="00DF7083" w:rsidRPr="00A75C05" w14:paraId="23DCB049" w14:textId="77777777" w:rsidTr="00FA284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DCE052" w14:textId="65956EDF" w:rsidR="00DF7083" w:rsidRPr="00FA2842" w:rsidRDefault="00DF7083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A2842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967AA3" w14:textId="3100F451" w:rsidR="00DF7083" w:rsidRPr="00FA2842" w:rsidRDefault="00D1647C" w:rsidP="001B6065">
            <w:pPr>
              <w:snapToGrid w:val="0"/>
              <w:spacing w:after="0" w:line="240" w:lineRule="auto"/>
            </w:pPr>
            <w:hyperlink r:id="rId29" w:history="1">
              <w:r w:rsidR="00DF7083" w:rsidRPr="00FA2842">
                <w:rPr>
                  <w:rStyle w:val="Hyperlink"/>
                  <w:rFonts w:cs="Arial"/>
                  <w:color w:val="auto"/>
                </w:rPr>
                <w:t>S1-172305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EB98AE" w14:textId="5D0E99D7" w:rsidR="00DF7083" w:rsidRPr="00FA2842" w:rsidRDefault="00DF7083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2842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4D2067" w14:textId="1430ACF1" w:rsidR="00DF7083" w:rsidRPr="00FA2842" w:rsidRDefault="00DF7083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2842">
              <w:rPr>
                <w:rFonts w:eastAsia="Times New Roman" w:cs="Arial"/>
                <w:szCs w:val="18"/>
                <w:lang w:eastAsia="ar-SA"/>
              </w:rPr>
              <w:t>CR22.186v15.0.0: Correction of NOTE 2 UL/DL values in 5.3 Advanced Driving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E0FD69" w14:textId="725A211B" w:rsidR="00DF7083" w:rsidRPr="00FA2842" w:rsidRDefault="00FA2842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2842">
              <w:rPr>
                <w:rFonts w:eastAsia="Times New Roman" w:cs="Arial"/>
                <w:szCs w:val="18"/>
                <w:lang w:eastAsia="ar-SA"/>
              </w:rPr>
              <w:t>Revised to S1-172310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F933B6" w14:textId="7E677C70" w:rsidR="00DF7083" w:rsidRPr="00FA2842" w:rsidRDefault="00DF7083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A2842">
              <w:rPr>
                <w:rFonts w:eastAsia="Times New Roman" w:cs="Arial"/>
                <w:i/>
                <w:szCs w:val="18"/>
                <w:lang w:val="en-US" w:eastAsia="ar-SA"/>
              </w:rPr>
              <w:t>WI code eV2X Rel-15 CR0009R- Cat F</w:t>
            </w:r>
          </w:p>
          <w:p w14:paraId="3D6697DC" w14:textId="30CB4A96" w:rsidR="00DF7083" w:rsidRPr="00FA2842" w:rsidRDefault="00DF7083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A2842">
              <w:rPr>
                <w:rFonts w:eastAsia="Times New Roman" w:cs="Arial"/>
                <w:szCs w:val="18"/>
                <w:lang w:val="en-US" w:eastAsia="ar-SA"/>
              </w:rPr>
              <w:t>Revision of S1-172042.</w:t>
            </w:r>
          </w:p>
        </w:tc>
      </w:tr>
      <w:tr w:rsidR="00FA2842" w:rsidRPr="00A75C05" w14:paraId="6A7A52F6" w14:textId="77777777" w:rsidTr="00FA284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7B67D94" w14:textId="6D627CD5" w:rsidR="00FA2842" w:rsidRPr="00FA2842" w:rsidRDefault="00FA2842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A2842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EFC9492" w14:textId="43661F1D" w:rsidR="00FA2842" w:rsidRPr="00FA2842" w:rsidRDefault="00D1647C" w:rsidP="001B6065">
            <w:pPr>
              <w:snapToGrid w:val="0"/>
              <w:spacing w:after="0" w:line="240" w:lineRule="auto"/>
              <w:rPr>
                <w:rFonts w:cs="Arial"/>
              </w:rPr>
            </w:pPr>
            <w:hyperlink r:id="rId30" w:history="1">
              <w:r w:rsidR="00FA2842" w:rsidRPr="00FA2842">
                <w:rPr>
                  <w:rStyle w:val="Hyperlink"/>
                  <w:rFonts w:cs="Arial"/>
                  <w:color w:val="auto"/>
                </w:rPr>
                <w:t>S1-172310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ADC7DFB" w14:textId="745E3A5D" w:rsidR="00FA2842" w:rsidRPr="00FA2842" w:rsidRDefault="00FA2842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2842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7D9D0F6" w14:textId="5DF1E9DC" w:rsidR="00FA2842" w:rsidRPr="00FA2842" w:rsidRDefault="00FA2842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2842">
              <w:rPr>
                <w:rFonts w:eastAsia="Times New Roman" w:cs="Arial"/>
                <w:szCs w:val="18"/>
                <w:lang w:eastAsia="ar-SA"/>
              </w:rPr>
              <w:t>CR22.186v15.0.0: Correction of NOTE 2 UL/DL values in 5.3 Advanced Driving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A3251D9" w14:textId="366718CC" w:rsidR="00FA2842" w:rsidRPr="00FA2842" w:rsidRDefault="00FA2842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284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3B1AF5" w14:textId="77777777" w:rsidR="00FA2842" w:rsidRPr="00FA2842" w:rsidRDefault="00FA2842" w:rsidP="001B606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FA2842">
              <w:rPr>
                <w:rFonts w:eastAsia="Times New Roman" w:cs="Arial"/>
                <w:i/>
                <w:szCs w:val="18"/>
                <w:lang w:val="en-US" w:eastAsia="ar-SA"/>
              </w:rPr>
              <w:t>WI code eV2X Rel-15 CR0009R- Cat F</w:t>
            </w:r>
          </w:p>
          <w:p w14:paraId="3CF751C3" w14:textId="3985F2E2" w:rsidR="00FA2842" w:rsidRPr="00FA2842" w:rsidRDefault="00FA2842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A2842">
              <w:rPr>
                <w:rFonts w:eastAsia="Times New Roman" w:cs="Arial"/>
                <w:i/>
                <w:szCs w:val="18"/>
                <w:lang w:val="en-US" w:eastAsia="ar-SA"/>
              </w:rPr>
              <w:t>Revision of S1-172042.</w:t>
            </w:r>
          </w:p>
          <w:p w14:paraId="2754F505" w14:textId="77777777" w:rsidR="00FA2842" w:rsidRDefault="00FA2842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A2842">
              <w:rPr>
                <w:rFonts w:eastAsia="Times New Roman" w:cs="Arial"/>
                <w:szCs w:val="18"/>
                <w:lang w:val="en-US" w:eastAsia="ar-SA"/>
              </w:rPr>
              <w:t>Revision of S1-172305.</w:t>
            </w:r>
          </w:p>
          <w:p w14:paraId="57B2C41A" w14:textId="77777777" w:rsidR="00FA2842" w:rsidRPr="00FA2842" w:rsidRDefault="00FA2842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7F2C8DED" w14:textId="77777777" w:rsidR="00FA2842" w:rsidRDefault="00FA2842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677ABB8F" w14:textId="6B4DC4B8" w:rsidR="00FA2842" w:rsidRPr="00FA2842" w:rsidRDefault="00FA2842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lastRenderedPageBreak/>
              <w:t>N</w:t>
            </w:r>
            <w:r w:rsidRPr="00FA2842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AA215C" w:rsidRPr="00A75C05" w14:paraId="04386A44" w14:textId="77777777" w:rsidTr="00C70290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EB0B19" w14:textId="77777777" w:rsidR="00AA215C" w:rsidRPr="00AE13E6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13E6">
              <w:rPr>
                <w:rFonts w:eastAsia="Times New Roman" w:cs="Arial"/>
                <w:szCs w:val="18"/>
                <w:lang w:val="en-US" w:eastAsia="ar-SA"/>
              </w:rPr>
              <w:lastRenderedPageBreak/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159DB2" w14:textId="77777777" w:rsidR="00AA215C" w:rsidRPr="00AE13E6" w:rsidRDefault="00D1647C" w:rsidP="001B606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1" w:history="1">
              <w:r w:rsidR="00AA215C" w:rsidRPr="00AE13E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S1-172011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4F6073" w14:textId="77777777" w:rsidR="00AA215C" w:rsidRPr="00AE13E6" w:rsidRDefault="00AA215C" w:rsidP="001B6065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AE13E6">
              <w:rPr>
                <w:noProof/>
                <w:lang w:eastAsia="ko-KR"/>
              </w:rPr>
              <w:t>LG Electronics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33EAC1" w14:textId="77777777" w:rsidR="00AA215C" w:rsidRPr="00AE13E6" w:rsidRDefault="00AA215C" w:rsidP="001B6065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AE13E6">
              <w:rPr>
                <w:noProof/>
                <w:lang w:eastAsia="ko-KR"/>
              </w:rPr>
              <w:t xml:space="preserve">CR22.186v15.0.0: Clean-up of </w:t>
            </w:r>
            <w:r w:rsidRPr="00AE13E6">
              <w:rPr>
                <w:rFonts w:hint="eastAsia"/>
                <w:noProof/>
                <w:lang w:eastAsia="ko-KR"/>
              </w:rPr>
              <w:t>E</w:t>
            </w:r>
            <w:r w:rsidRPr="00AE13E6">
              <w:rPr>
                <w:noProof/>
                <w:lang w:eastAsia="ko-KR"/>
              </w:rPr>
              <w:t>ditor’s Note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C1B2D3" w14:textId="5F697290" w:rsidR="00AA215C" w:rsidRPr="00AE13E6" w:rsidRDefault="00AE13E6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13E6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F611C7" w14:textId="77777777" w:rsidR="00AA215C" w:rsidRPr="00AE13E6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E13E6">
              <w:rPr>
                <w:rFonts w:eastAsia="Times New Roman" w:cs="Arial"/>
                <w:szCs w:val="18"/>
                <w:lang w:val="en-US" w:eastAsia="ar-SA"/>
              </w:rPr>
              <w:t>WI code eV2X Rel-15 CR0004R- Cat F</w:t>
            </w:r>
          </w:p>
          <w:p w14:paraId="58838428" w14:textId="77777777" w:rsidR="00AA215C" w:rsidRPr="00AE13E6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E13E6">
              <w:rPr>
                <w:rFonts w:eastAsia="Times New Roman" w:cs="Arial"/>
                <w:szCs w:val="18"/>
                <w:highlight w:val="yellow"/>
                <w:lang w:val="en-US" w:eastAsia="ar-SA"/>
              </w:rPr>
              <w:t>Remove 5.2 and 5.5 from clauses affected</w:t>
            </w:r>
            <w:r w:rsidR="00AE13E6" w:rsidRPr="00AE13E6">
              <w:rPr>
                <w:rFonts w:eastAsia="Times New Roman" w:cs="Arial"/>
                <w:szCs w:val="18"/>
                <w:lang w:val="en-US" w:eastAsia="ar-SA"/>
              </w:rPr>
              <w:t>;</w:t>
            </w:r>
          </w:p>
          <w:p w14:paraId="0400FE82" w14:textId="677A1651" w:rsidR="00AE13E6" w:rsidRPr="00AE13E6" w:rsidRDefault="00AE13E6" w:rsidP="001B606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E13E6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This </w:t>
            </w:r>
            <w:proofErr w:type="spellStart"/>
            <w:r w:rsidRPr="00AE13E6">
              <w:rPr>
                <w:rFonts w:eastAsia="Arial Unicode MS" w:cs="Arial"/>
                <w:szCs w:val="18"/>
                <w:highlight w:val="yellow"/>
                <w:lang w:eastAsia="ar-SA"/>
              </w:rPr>
              <w:t>tdoc</w:t>
            </w:r>
            <w:proofErr w:type="spellEnd"/>
            <w:r w:rsidRPr="00AE13E6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will only handle sec. 5.3</w:t>
            </w:r>
            <w:r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2A150A49" w14:textId="29E9A8E4" w:rsidR="00AE13E6" w:rsidRPr="00AE13E6" w:rsidRDefault="00AE13E6" w:rsidP="001B606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E13E6">
              <w:rPr>
                <w:rFonts w:eastAsia="Arial Unicode MS" w:cs="Arial"/>
                <w:szCs w:val="18"/>
                <w:lang w:eastAsia="ar-SA"/>
              </w:rPr>
              <w:t>Merged into revision of S1-172243</w:t>
            </w:r>
          </w:p>
        </w:tc>
      </w:tr>
      <w:tr w:rsidR="00AA215C" w:rsidRPr="00A75C05" w14:paraId="44CEB95B" w14:textId="77777777" w:rsidTr="00C70290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515AB8" w14:textId="4871CA1F" w:rsidR="00AA215C" w:rsidRPr="00C70290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0290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11F82B" w14:textId="77777777" w:rsidR="00AA215C" w:rsidRPr="00C70290" w:rsidRDefault="00D1647C" w:rsidP="001B606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2" w:history="1">
              <w:r w:rsidR="00AA215C" w:rsidRPr="00C7029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S1-172043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6A73B9" w14:textId="77777777" w:rsidR="00AA215C" w:rsidRPr="00C70290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0290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E6527A" w14:textId="77777777" w:rsidR="00AA215C" w:rsidRPr="00C70290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0290">
              <w:rPr>
                <w:rFonts w:eastAsia="Times New Roman" w:cs="Arial"/>
                <w:szCs w:val="18"/>
                <w:lang w:eastAsia="ar-SA"/>
              </w:rPr>
              <w:t xml:space="preserve">CR22.186v15.0.0: </w:t>
            </w:r>
            <w:r w:rsidRPr="00C70290">
              <w:rPr>
                <w:noProof/>
                <w:lang w:eastAsia="zh-CN"/>
              </w:rPr>
              <w:t>R</w:t>
            </w:r>
            <w:r w:rsidRPr="00C70290">
              <w:rPr>
                <w:rFonts w:hint="eastAsia"/>
                <w:noProof/>
                <w:lang w:eastAsia="zh-CN"/>
              </w:rPr>
              <w:t xml:space="preserve">emove </w:t>
            </w:r>
            <w:r w:rsidRPr="00C70290">
              <w:rPr>
                <w:noProof/>
                <w:lang w:eastAsia="zh-CN"/>
              </w:rPr>
              <w:t>the</w:t>
            </w:r>
            <w:r w:rsidRPr="00C70290">
              <w:rPr>
                <w:rFonts w:hint="eastAsia"/>
                <w:noProof/>
                <w:lang w:eastAsia="zh-CN"/>
              </w:rPr>
              <w:t xml:space="preserve"> </w:t>
            </w:r>
            <w:r w:rsidRPr="00C70290">
              <w:rPr>
                <w:noProof/>
                <w:lang w:eastAsia="zh-CN"/>
              </w:rPr>
              <w:t xml:space="preserve">brakets and </w:t>
            </w:r>
            <w:r w:rsidRPr="00C70290">
              <w:rPr>
                <w:rFonts w:hint="eastAsia"/>
                <w:noProof/>
                <w:lang w:eastAsia="zh-CN"/>
              </w:rPr>
              <w:t>Editor</w:t>
            </w:r>
            <w:r w:rsidRPr="00C70290">
              <w:rPr>
                <w:noProof/>
                <w:lang w:eastAsia="zh-CN"/>
              </w:rPr>
              <w:t>’</w:t>
            </w:r>
            <w:r w:rsidRPr="00C70290">
              <w:rPr>
                <w:rFonts w:hint="eastAsia"/>
                <w:noProof/>
                <w:lang w:eastAsia="zh-CN"/>
              </w:rPr>
              <w:t xml:space="preserve">s note in </w:t>
            </w:r>
            <w:r w:rsidRPr="00C70290">
              <w:rPr>
                <w:noProof/>
                <w:lang w:eastAsia="zh-CN"/>
              </w:rPr>
              <w:t xml:space="preserve">Video sharing of </w:t>
            </w:r>
            <w:r w:rsidRPr="00C70290">
              <w:rPr>
                <w:rFonts w:hint="eastAsia"/>
                <w:noProof/>
                <w:lang w:eastAsia="zh-CN"/>
              </w:rPr>
              <w:t>5.4 Extended Sensors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F6FD18" w14:textId="6C93ED63" w:rsidR="00AA215C" w:rsidRPr="00C70290" w:rsidRDefault="00C70290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0290">
              <w:rPr>
                <w:rFonts w:eastAsia="Times New Roman" w:cs="Arial"/>
                <w:szCs w:val="18"/>
                <w:lang w:eastAsia="ar-SA"/>
              </w:rPr>
              <w:t>Revised to S1-172303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BEFE29" w14:textId="77777777" w:rsidR="00AA215C" w:rsidRPr="00C70290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70290">
              <w:rPr>
                <w:rFonts w:eastAsia="Times New Roman" w:cs="Arial"/>
                <w:szCs w:val="18"/>
                <w:lang w:val="en-US" w:eastAsia="ar-SA"/>
              </w:rPr>
              <w:t>WI code eV2X Rel-15 CR0010R- Cat F</w:t>
            </w:r>
          </w:p>
          <w:p w14:paraId="29E6E95B" w14:textId="77777777" w:rsidR="00D20D8B" w:rsidRPr="00C70290" w:rsidRDefault="00D20D8B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70290">
              <w:rPr>
                <w:rFonts w:eastAsia="Times New Roman" w:cs="Arial"/>
                <w:szCs w:val="18"/>
                <w:highlight w:val="yellow"/>
                <w:lang w:val="en-US" w:eastAsia="ar-SA"/>
              </w:rPr>
              <w:t xml:space="preserve">This </w:t>
            </w:r>
            <w:proofErr w:type="spellStart"/>
            <w:r w:rsidRPr="00C70290">
              <w:rPr>
                <w:rFonts w:eastAsia="Times New Roman" w:cs="Arial"/>
                <w:szCs w:val="18"/>
                <w:highlight w:val="yellow"/>
                <w:lang w:val="en-US" w:eastAsia="ar-SA"/>
              </w:rPr>
              <w:t>tdoc</w:t>
            </w:r>
            <w:proofErr w:type="spellEnd"/>
            <w:r w:rsidRPr="00C70290">
              <w:rPr>
                <w:rFonts w:eastAsia="Times New Roman" w:cs="Arial"/>
                <w:szCs w:val="18"/>
                <w:highlight w:val="yellow"/>
                <w:lang w:val="en-US" w:eastAsia="ar-SA"/>
              </w:rPr>
              <w:t xml:space="preserve"> will only handle sec. 5.4.</w:t>
            </w:r>
          </w:p>
          <w:p w14:paraId="51585557" w14:textId="1F9248A7" w:rsidR="00E173CB" w:rsidRPr="00C70290" w:rsidRDefault="00E173CB" w:rsidP="00E173CB">
            <w:pPr>
              <w:rPr>
                <w:rFonts w:eastAsia="Arial Unicode MS" w:cs="Arial"/>
                <w:szCs w:val="18"/>
                <w:lang w:eastAsia="ar-SA"/>
              </w:rPr>
            </w:pPr>
            <w:r w:rsidRPr="00C70290">
              <w:rPr>
                <w:rFonts w:eastAsia="Times New Roman" w:cs="Arial"/>
                <w:szCs w:val="18"/>
                <w:highlight w:val="green"/>
                <w:lang w:val="en-US" w:eastAsia="ar-SA"/>
              </w:rPr>
              <w:t xml:space="preserve">NOTE: </w:t>
            </w:r>
            <w:r w:rsidRPr="00C70290">
              <w:rPr>
                <w:noProof/>
                <w:highlight w:val="green"/>
                <w:lang w:eastAsia="zh-CN"/>
              </w:rPr>
              <w:t>Option 2a: to have additional req., say “008a”, for “90Mbps at 500m”; In drafting group, Option 2a would be re-opened next meeting with a discussion point (e.g., via CR with a discussion paper).</w:t>
            </w:r>
          </w:p>
        </w:tc>
      </w:tr>
      <w:tr w:rsidR="00C70290" w:rsidRPr="00A75C05" w14:paraId="2BB72101" w14:textId="77777777" w:rsidTr="00694C07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1521BAF" w14:textId="5E2D439E" w:rsidR="00C70290" w:rsidRPr="00C70290" w:rsidRDefault="00C70290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70290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FCD1B5" w14:textId="7DB610A0" w:rsidR="00C70290" w:rsidRPr="00C70290" w:rsidRDefault="00D1647C" w:rsidP="001B6065">
            <w:pPr>
              <w:snapToGrid w:val="0"/>
              <w:spacing w:after="0" w:line="240" w:lineRule="auto"/>
            </w:pPr>
            <w:hyperlink r:id="rId33" w:history="1">
              <w:r w:rsidR="00C70290" w:rsidRPr="00C70290">
                <w:rPr>
                  <w:rStyle w:val="Hyperlink"/>
                  <w:rFonts w:cs="Arial"/>
                  <w:color w:val="auto"/>
                </w:rPr>
                <w:t>S1-172303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05CB06" w14:textId="7DE8B41E" w:rsidR="00C70290" w:rsidRPr="00C70290" w:rsidRDefault="00C70290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0290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C4A567C" w14:textId="6352D610" w:rsidR="00C70290" w:rsidRPr="00C70290" w:rsidRDefault="00C70290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0290">
              <w:rPr>
                <w:rFonts w:eastAsia="Times New Roman" w:cs="Arial"/>
                <w:szCs w:val="18"/>
                <w:lang w:eastAsia="ar-SA"/>
              </w:rPr>
              <w:t xml:space="preserve">CR22.186v15.0.0: Remove the </w:t>
            </w:r>
            <w:proofErr w:type="spellStart"/>
            <w:r w:rsidRPr="00C70290">
              <w:rPr>
                <w:rFonts w:eastAsia="Times New Roman" w:cs="Arial"/>
                <w:szCs w:val="18"/>
                <w:lang w:eastAsia="ar-SA"/>
              </w:rPr>
              <w:t>brakets</w:t>
            </w:r>
            <w:proofErr w:type="spellEnd"/>
            <w:r w:rsidRPr="00C70290">
              <w:rPr>
                <w:rFonts w:eastAsia="Times New Roman" w:cs="Arial"/>
                <w:szCs w:val="18"/>
                <w:lang w:eastAsia="ar-SA"/>
              </w:rPr>
              <w:t xml:space="preserve"> and Editor’s note in Video sharing of 5.4 Extended Sensors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AE49A75" w14:textId="7BD51548" w:rsidR="00C70290" w:rsidRPr="00C70290" w:rsidRDefault="00C70290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029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3B95B2" w14:textId="77777777" w:rsidR="00C70290" w:rsidRPr="00C70290" w:rsidRDefault="00C70290" w:rsidP="001B606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C70290">
              <w:rPr>
                <w:rFonts w:eastAsia="Times New Roman" w:cs="Arial"/>
                <w:i/>
                <w:szCs w:val="18"/>
                <w:lang w:val="en-US" w:eastAsia="ar-SA"/>
              </w:rPr>
              <w:t>WI code eV2X Rel-15 CR0010R- Cat F</w:t>
            </w:r>
          </w:p>
          <w:p w14:paraId="49EAAC00" w14:textId="77777777" w:rsidR="00C70290" w:rsidRPr="00C70290" w:rsidRDefault="00C70290" w:rsidP="001B606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C70290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 xml:space="preserve">This </w:t>
            </w:r>
            <w:proofErr w:type="spellStart"/>
            <w:r w:rsidRPr="00C70290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tdoc</w:t>
            </w:r>
            <w:proofErr w:type="spellEnd"/>
            <w:r w:rsidRPr="00C70290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 xml:space="preserve"> will only handle sec. 5.4.</w:t>
            </w:r>
          </w:p>
          <w:p w14:paraId="4050CEB3" w14:textId="4AD549C6" w:rsidR="00C70290" w:rsidRPr="00C70290" w:rsidRDefault="00C70290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70290">
              <w:rPr>
                <w:rFonts w:eastAsia="Times New Roman" w:cs="Arial"/>
                <w:i/>
                <w:szCs w:val="18"/>
                <w:highlight w:val="green"/>
                <w:lang w:val="en-US" w:eastAsia="ar-SA"/>
              </w:rPr>
              <w:t xml:space="preserve">NOTE: </w:t>
            </w:r>
            <w:r w:rsidRPr="00C70290">
              <w:rPr>
                <w:i/>
                <w:noProof/>
                <w:highlight w:val="green"/>
                <w:lang w:eastAsia="zh-CN"/>
              </w:rPr>
              <w:t>Option 2a: to have additional req., say “008a”, for “90Mbps at 500m”; In drafting group, Option 2a would be re-opened next meeting with a discussion point (e.g., via CR with a discussion paper).</w:t>
            </w:r>
          </w:p>
          <w:p w14:paraId="314171E5" w14:textId="77777777" w:rsidR="00C70290" w:rsidRDefault="00C70290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70290">
              <w:rPr>
                <w:rFonts w:eastAsia="Times New Roman" w:cs="Arial"/>
                <w:szCs w:val="18"/>
                <w:lang w:val="en-US" w:eastAsia="ar-SA"/>
              </w:rPr>
              <w:t>Revision of S1-172043.</w:t>
            </w:r>
          </w:p>
          <w:p w14:paraId="4353AB44" w14:textId="77777777" w:rsidR="00C70290" w:rsidRPr="00C70290" w:rsidRDefault="00C70290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13967A90" w14:textId="77777777" w:rsidR="00C70290" w:rsidRDefault="00C70290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7F0631F3" w14:textId="0EE8911A" w:rsidR="00C70290" w:rsidRPr="00C70290" w:rsidRDefault="00C70290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C70290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AA215C" w:rsidRPr="00A75C05" w14:paraId="63758023" w14:textId="77777777" w:rsidTr="00694C07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A9AE3A" w14:textId="77777777" w:rsidR="00AA215C" w:rsidRPr="00694C07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94C07">
              <w:rPr>
                <w:rFonts w:eastAsia="Times New Roman" w:cs="Arial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8DBC91" w14:textId="77777777" w:rsidR="00AA215C" w:rsidRPr="00694C07" w:rsidRDefault="00D1647C" w:rsidP="001B606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4" w:history="1">
              <w:r w:rsidR="00AA215C" w:rsidRPr="00694C0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S1-172019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87C3D2" w14:textId="77777777" w:rsidR="00AA215C" w:rsidRPr="00694C07" w:rsidRDefault="00AA215C" w:rsidP="001B6065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694C07">
              <w:rPr>
                <w:noProof/>
                <w:lang w:eastAsia="ko-KR"/>
              </w:rPr>
              <w:t>China Mobile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700B29" w14:textId="77777777" w:rsidR="00AA215C" w:rsidRPr="00694C07" w:rsidRDefault="00AA215C" w:rsidP="001B6065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694C07">
              <w:rPr>
                <w:noProof/>
                <w:lang w:eastAsia="ko-KR"/>
              </w:rPr>
              <w:t>Adding requirement of Remote Driving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68DC65" w14:textId="31CEB429" w:rsidR="00AA215C" w:rsidRPr="00694C07" w:rsidRDefault="00694C07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4C07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DBC085" w14:textId="77777777" w:rsidR="00AA215C" w:rsidRPr="00694C07" w:rsidRDefault="00AA215C" w:rsidP="001B606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A215C" w:rsidRPr="00A75C05" w14:paraId="6757BA1E" w14:textId="77777777" w:rsidTr="00242849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C1A60B" w14:textId="77777777" w:rsidR="00AA215C" w:rsidRPr="00694C07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4C07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0BB9FA" w14:textId="77777777" w:rsidR="00AA215C" w:rsidRPr="00694C07" w:rsidRDefault="00D1647C" w:rsidP="001B606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5" w:history="1">
              <w:r w:rsidR="00AA215C" w:rsidRPr="00694C0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S1-172021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EA9EAF" w14:textId="77777777" w:rsidR="00AA215C" w:rsidRPr="00694C07" w:rsidRDefault="00AA215C" w:rsidP="001B6065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694C07">
              <w:rPr>
                <w:noProof/>
                <w:lang w:eastAsia="ko-KR"/>
              </w:rPr>
              <w:t>China Mobile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D68AF3" w14:textId="77777777" w:rsidR="00AA215C" w:rsidRPr="00694C07" w:rsidRDefault="00AA215C" w:rsidP="001B6065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694C07">
              <w:rPr>
                <w:noProof/>
                <w:lang w:eastAsia="ko-KR"/>
              </w:rPr>
              <w:t>CR22.186v15.0.0: A</w:t>
            </w:r>
            <w:r w:rsidRPr="00694C07">
              <w:rPr>
                <w:rFonts w:hint="eastAsia"/>
                <w:noProof/>
                <w:lang w:eastAsia="ko-KR"/>
              </w:rPr>
              <w:t>dd</w:t>
            </w:r>
            <w:r w:rsidRPr="00694C07">
              <w:rPr>
                <w:noProof/>
                <w:lang w:eastAsia="ko-KR"/>
              </w:rPr>
              <w:t>ing requirement of Remote Driving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9D4AEB" w14:textId="61E2685A" w:rsidR="00AA215C" w:rsidRPr="00694C07" w:rsidRDefault="00694C07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4C07">
              <w:rPr>
                <w:rFonts w:eastAsia="Times New Roman" w:cs="Arial"/>
                <w:szCs w:val="18"/>
                <w:lang w:eastAsia="ar-SA"/>
              </w:rPr>
              <w:t>Revised to S1-172308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4FED83" w14:textId="77777777" w:rsidR="00AA215C" w:rsidRPr="00694C07" w:rsidRDefault="00AA215C" w:rsidP="001B606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94C07">
              <w:rPr>
                <w:rFonts w:eastAsia="Times New Roman" w:cs="Arial"/>
                <w:szCs w:val="18"/>
                <w:lang w:val="en-US" w:eastAsia="ar-SA"/>
              </w:rPr>
              <w:t>WI code eV2X Rel-15 CR</w:t>
            </w:r>
            <w:r w:rsidRPr="00694C07">
              <w:rPr>
                <w:rFonts w:eastAsia="Times New Roman" w:cs="Arial"/>
                <w:szCs w:val="18"/>
                <w:highlight w:val="yellow"/>
                <w:lang w:val="en-US" w:eastAsia="ar-SA"/>
              </w:rPr>
              <w:t>00XX</w:t>
            </w:r>
            <w:r w:rsidRPr="00694C07">
              <w:rPr>
                <w:rFonts w:eastAsia="Times New Roman" w:cs="Arial"/>
                <w:szCs w:val="18"/>
                <w:lang w:val="en-US" w:eastAsia="ar-SA"/>
              </w:rPr>
              <w:t>R- Cat B</w:t>
            </w:r>
          </w:p>
        </w:tc>
      </w:tr>
      <w:tr w:rsidR="00694C07" w:rsidRPr="00A75C05" w14:paraId="6DA2D940" w14:textId="77777777" w:rsidTr="00242849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DE4444" w14:textId="46E50862" w:rsidR="00694C07" w:rsidRPr="00242849" w:rsidRDefault="00694C07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42849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EDA6DD" w14:textId="406759D8" w:rsidR="00694C07" w:rsidRPr="00242849" w:rsidRDefault="00D1647C" w:rsidP="001B6065">
            <w:pPr>
              <w:snapToGrid w:val="0"/>
              <w:spacing w:after="0" w:line="240" w:lineRule="auto"/>
            </w:pPr>
            <w:hyperlink r:id="rId36" w:history="1">
              <w:r w:rsidR="00694C07" w:rsidRPr="00242849">
                <w:rPr>
                  <w:rStyle w:val="Hyperlink"/>
                  <w:rFonts w:cs="Arial"/>
                  <w:color w:val="auto"/>
                </w:rPr>
                <w:t>S1-172308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275509" w14:textId="01644030" w:rsidR="00694C07" w:rsidRPr="00242849" w:rsidRDefault="00694C07" w:rsidP="001B6065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242849">
              <w:rPr>
                <w:noProof/>
                <w:lang w:eastAsia="ko-KR"/>
              </w:rPr>
              <w:t>China Mobile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F6118F" w14:textId="7DFF1998" w:rsidR="00694C07" w:rsidRPr="00242849" w:rsidRDefault="00694C07" w:rsidP="001B6065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242849">
              <w:rPr>
                <w:noProof/>
                <w:lang w:eastAsia="ko-KR"/>
              </w:rPr>
              <w:t>CR22.186v15.0.0: Adding requirement of Remote Driving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0C8C3D" w14:textId="53DA41F4" w:rsidR="00694C07" w:rsidRPr="00242849" w:rsidRDefault="00242849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2849">
              <w:rPr>
                <w:rFonts w:eastAsia="Times New Roman" w:cs="Arial"/>
                <w:szCs w:val="18"/>
                <w:lang w:eastAsia="ar-SA"/>
              </w:rPr>
              <w:t>Revised to S1-172312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2A6500" w14:textId="2AC55650" w:rsidR="00694C07" w:rsidRPr="00242849" w:rsidRDefault="00694C07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42849">
              <w:rPr>
                <w:rFonts w:eastAsia="Times New Roman" w:cs="Arial"/>
                <w:i/>
                <w:szCs w:val="18"/>
                <w:lang w:val="en-US" w:eastAsia="ar-SA"/>
              </w:rPr>
              <w:t>WI code eV2X Rel-15 CR</w:t>
            </w:r>
            <w:r w:rsidRPr="00242849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00XX</w:t>
            </w:r>
            <w:r w:rsidRPr="00242849">
              <w:rPr>
                <w:rFonts w:eastAsia="Times New Roman" w:cs="Arial"/>
                <w:i/>
                <w:szCs w:val="18"/>
                <w:lang w:val="en-US" w:eastAsia="ar-SA"/>
              </w:rPr>
              <w:t>R- Cat B</w:t>
            </w:r>
          </w:p>
          <w:p w14:paraId="0B6CF294" w14:textId="5B7F63F4" w:rsidR="00694C07" w:rsidRPr="00242849" w:rsidRDefault="00694C07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42849">
              <w:rPr>
                <w:rFonts w:eastAsia="Times New Roman" w:cs="Arial"/>
                <w:szCs w:val="18"/>
                <w:lang w:val="en-US" w:eastAsia="ar-SA"/>
              </w:rPr>
              <w:t>Revision of S1-172021.</w:t>
            </w:r>
          </w:p>
        </w:tc>
      </w:tr>
      <w:tr w:rsidR="00242849" w:rsidRPr="00A75C05" w14:paraId="07237E8E" w14:textId="77777777" w:rsidTr="00242849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B256E" w14:textId="13714406" w:rsidR="00242849" w:rsidRPr="00242849" w:rsidRDefault="00242849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42849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7BE2F" w14:textId="4E130A02" w:rsidR="00242849" w:rsidRPr="00242849" w:rsidRDefault="00D1647C" w:rsidP="001B6065">
            <w:pPr>
              <w:snapToGrid w:val="0"/>
              <w:spacing w:after="0" w:line="240" w:lineRule="auto"/>
              <w:rPr>
                <w:rFonts w:cs="Arial"/>
              </w:rPr>
            </w:pPr>
            <w:hyperlink r:id="rId37" w:history="1">
              <w:r w:rsidR="00242849" w:rsidRPr="00242849">
                <w:rPr>
                  <w:rStyle w:val="Hyperlink"/>
                  <w:rFonts w:cs="Arial"/>
                  <w:color w:val="auto"/>
                </w:rPr>
                <w:t>S1-172312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7E704" w14:textId="50121111" w:rsidR="00242849" w:rsidRPr="00242849" w:rsidRDefault="00242849" w:rsidP="001B6065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242849">
              <w:rPr>
                <w:noProof/>
                <w:lang w:eastAsia="ko-KR"/>
              </w:rPr>
              <w:t>China Mobile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66B67" w14:textId="602588AC" w:rsidR="00242849" w:rsidRPr="00242849" w:rsidRDefault="00242849" w:rsidP="001B6065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242849">
              <w:rPr>
                <w:noProof/>
                <w:lang w:eastAsia="ko-KR"/>
              </w:rPr>
              <w:t>CR22.186v15.0.0: Adding requirement of Remote Driving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33E49" w14:textId="77777777" w:rsidR="00242849" w:rsidRPr="00242849" w:rsidRDefault="00242849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C29B2" w14:textId="77777777" w:rsidR="00242849" w:rsidRPr="00242849" w:rsidRDefault="00242849" w:rsidP="001B606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242849">
              <w:rPr>
                <w:rFonts w:eastAsia="Times New Roman" w:cs="Arial"/>
                <w:i/>
                <w:szCs w:val="18"/>
                <w:lang w:val="en-US" w:eastAsia="ar-SA"/>
              </w:rPr>
              <w:t>WI code eV2X Rel-15 CR</w:t>
            </w:r>
            <w:r w:rsidRPr="00242849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00XX</w:t>
            </w:r>
            <w:r w:rsidRPr="00242849">
              <w:rPr>
                <w:rFonts w:eastAsia="Times New Roman" w:cs="Arial"/>
                <w:i/>
                <w:szCs w:val="18"/>
                <w:lang w:val="en-US" w:eastAsia="ar-SA"/>
              </w:rPr>
              <w:t>R- Cat B</w:t>
            </w:r>
          </w:p>
          <w:p w14:paraId="16F9C926" w14:textId="0F184FDC" w:rsidR="00242849" w:rsidRDefault="00242849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42849">
              <w:rPr>
                <w:rFonts w:eastAsia="Times New Roman" w:cs="Arial"/>
                <w:i/>
                <w:szCs w:val="18"/>
                <w:lang w:val="en-US" w:eastAsia="ar-SA"/>
              </w:rPr>
              <w:t>Revision of S1-172021.</w:t>
            </w:r>
          </w:p>
          <w:p w14:paraId="617957A0" w14:textId="7B4B68A0" w:rsidR="00242849" w:rsidRPr="00242849" w:rsidRDefault="00242849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42849">
              <w:rPr>
                <w:rFonts w:eastAsia="Times New Roman" w:cs="Arial"/>
                <w:szCs w:val="18"/>
                <w:lang w:val="en-US" w:eastAsia="ar-SA"/>
              </w:rPr>
              <w:t>Revision of S1-172308.</w:t>
            </w:r>
          </w:p>
        </w:tc>
      </w:tr>
      <w:tr w:rsidR="00AA215C" w:rsidRPr="00A75C05" w14:paraId="2BBA10C0" w14:textId="77777777" w:rsidTr="00DF7083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B8BF095" w14:textId="77777777" w:rsidR="00AA215C" w:rsidRPr="00DF7083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7083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995C3F" w14:textId="77777777" w:rsidR="00AA215C" w:rsidRPr="00DF7083" w:rsidRDefault="00D1647C" w:rsidP="001B606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8" w:history="1">
              <w:r w:rsidR="00AA215C" w:rsidRPr="00DF708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S1-172132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74A7BE" w14:textId="77777777" w:rsidR="00AA215C" w:rsidRPr="00DF7083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7083">
              <w:rPr>
                <w:noProof/>
              </w:rPr>
              <w:t>LG Electronics Mobile Research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53E91B" w14:textId="77777777" w:rsidR="00AA215C" w:rsidRPr="00DF7083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7083">
              <w:rPr>
                <w:rFonts w:eastAsia="Times New Roman" w:cs="Arial"/>
                <w:szCs w:val="18"/>
                <w:lang w:eastAsia="ar-SA"/>
              </w:rPr>
              <w:t xml:space="preserve">CR22.886v15.1.0: </w:t>
            </w:r>
            <w:r w:rsidRPr="00DF7083">
              <w:rPr>
                <w:noProof/>
                <w:lang w:eastAsia="ko-KR"/>
              </w:rPr>
              <w:t>Unimplemented CR</w:t>
            </w:r>
            <w:r w:rsidRPr="00DF7083">
              <w:rPr>
                <w:noProof/>
              </w:rPr>
              <w:t xml:space="preserve"> on “Connection density for eV2X”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C229CC7" w14:textId="70254F63" w:rsidR="00AA215C" w:rsidRPr="00DF7083" w:rsidRDefault="00DF7083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708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E19793D" w14:textId="77777777" w:rsidR="00DF7083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F7083">
              <w:rPr>
                <w:rFonts w:eastAsia="Times New Roman" w:cs="Arial"/>
                <w:szCs w:val="18"/>
                <w:lang w:val="en-US" w:eastAsia="ar-SA"/>
              </w:rPr>
              <w:t>WI code FS_eV2X Rel-15 CR</w:t>
            </w:r>
            <w:r w:rsidRPr="00DF7083">
              <w:rPr>
                <w:rFonts w:eastAsia="Times New Roman" w:cs="Arial"/>
                <w:szCs w:val="18"/>
                <w:highlight w:val="yellow"/>
                <w:lang w:val="en-US" w:eastAsia="ar-SA"/>
              </w:rPr>
              <w:t>00XX</w:t>
            </w:r>
            <w:r w:rsidRPr="00DF7083">
              <w:rPr>
                <w:rFonts w:eastAsia="Times New Roman" w:cs="Arial"/>
                <w:szCs w:val="18"/>
                <w:lang w:val="en-US" w:eastAsia="ar-SA"/>
              </w:rPr>
              <w:t>R- Cat F</w:t>
            </w:r>
          </w:p>
          <w:p w14:paraId="67AC76E0" w14:textId="77777777" w:rsidR="00DF7083" w:rsidRPr="00DF7083" w:rsidRDefault="00DF7083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26234912" w14:textId="77777777" w:rsidR="00DF7083" w:rsidRDefault="00DF7083" w:rsidP="001B606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06E574AF" w14:textId="32B70936" w:rsidR="00AA215C" w:rsidRPr="00DF7083" w:rsidRDefault="00DF7083" w:rsidP="001B606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DF7083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AA215C" w:rsidRPr="00A75C05" w14:paraId="0B83DE6A" w14:textId="77777777" w:rsidTr="00DF7083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2171EA" w14:textId="77777777" w:rsidR="00AA215C" w:rsidRPr="00DF7083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7083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1BE185" w14:textId="77777777" w:rsidR="00AA215C" w:rsidRPr="00DF7083" w:rsidRDefault="00D1647C" w:rsidP="001B606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9" w:history="1">
              <w:r w:rsidR="00AA215C" w:rsidRPr="00DF708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S1-172190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A7780B" w14:textId="77777777" w:rsidR="00AA215C" w:rsidRPr="00DF7083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7083">
              <w:rPr>
                <w:noProof/>
              </w:rPr>
              <w:t>LG Electronics Mobile Research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B517D5" w14:textId="77777777" w:rsidR="00AA215C" w:rsidRPr="00DF7083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7083">
              <w:rPr>
                <w:rFonts w:eastAsia="Times New Roman" w:cs="Arial"/>
                <w:szCs w:val="18"/>
                <w:lang w:eastAsia="ar-SA"/>
              </w:rPr>
              <w:t xml:space="preserve">CR22.186v15.0.0: </w:t>
            </w:r>
            <w:r w:rsidRPr="00DF7083">
              <w:rPr>
                <w:noProof/>
                <w:lang w:eastAsia="ko-KR"/>
              </w:rPr>
              <w:t>Global editorial clean-up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603E6A" w14:textId="50C93464" w:rsidR="00AA215C" w:rsidRPr="00DF7083" w:rsidRDefault="00DF7083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7083">
              <w:rPr>
                <w:rFonts w:eastAsia="Times New Roman" w:cs="Arial"/>
                <w:szCs w:val="18"/>
                <w:lang w:eastAsia="ar-SA"/>
              </w:rPr>
              <w:t>Revised to S1-172306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4741E5" w14:textId="77777777" w:rsidR="00AA215C" w:rsidRPr="00DF7083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F7083">
              <w:rPr>
                <w:rFonts w:eastAsia="Times New Roman" w:cs="Arial"/>
                <w:szCs w:val="18"/>
                <w:lang w:val="en-US" w:eastAsia="ar-SA"/>
              </w:rPr>
              <w:t>WI code eV2X Rel-15 CR0012R- Cat D</w:t>
            </w:r>
          </w:p>
          <w:p w14:paraId="4AB7E2C8" w14:textId="77777777" w:rsidR="00AA215C" w:rsidRPr="00DF7083" w:rsidRDefault="00AA215C" w:rsidP="001B606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F7083">
              <w:rPr>
                <w:rFonts w:eastAsia="Times New Roman" w:cs="Arial"/>
                <w:szCs w:val="18"/>
                <w:highlight w:val="yellow"/>
                <w:lang w:val="en-US" w:eastAsia="ar-SA"/>
              </w:rPr>
              <w:t>LATE DOCUMENT</w:t>
            </w:r>
          </w:p>
        </w:tc>
      </w:tr>
      <w:tr w:rsidR="00DF7083" w:rsidRPr="00A75C05" w14:paraId="11DB63BB" w14:textId="77777777" w:rsidTr="00A248C4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398F3" w14:textId="7087F5CF" w:rsidR="00DF7083" w:rsidRPr="00DF7083" w:rsidRDefault="00DF7083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F7083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F99CA" w14:textId="4BDFE0CE" w:rsidR="00DF7083" w:rsidRPr="00DF7083" w:rsidRDefault="00D1647C" w:rsidP="001B6065">
            <w:pPr>
              <w:snapToGrid w:val="0"/>
              <w:spacing w:after="0" w:line="240" w:lineRule="auto"/>
            </w:pPr>
            <w:hyperlink r:id="rId40" w:history="1">
              <w:r w:rsidR="00DF7083" w:rsidRPr="00DF7083">
                <w:rPr>
                  <w:rStyle w:val="Hyperlink"/>
                  <w:rFonts w:cs="Arial"/>
                  <w:color w:val="auto"/>
                </w:rPr>
                <w:t>S1-172306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BA95B" w14:textId="61B21B6A" w:rsidR="00DF7083" w:rsidRPr="00DF7083" w:rsidRDefault="00DF7083" w:rsidP="001B6065">
            <w:pPr>
              <w:snapToGrid w:val="0"/>
              <w:spacing w:after="0" w:line="240" w:lineRule="auto"/>
              <w:rPr>
                <w:noProof/>
              </w:rPr>
            </w:pPr>
            <w:r w:rsidRPr="00DF7083">
              <w:rPr>
                <w:noProof/>
              </w:rPr>
              <w:t>LG Electronics Mobile Research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CF322" w14:textId="08D29B3C" w:rsidR="00DF7083" w:rsidRPr="00DF7083" w:rsidRDefault="00DF7083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7083">
              <w:rPr>
                <w:rFonts w:eastAsia="Times New Roman" w:cs="Arial"/>
                <w:szCs w:val="18"/>
                <w:lang w:eastAsia="ar-SA"/>
              </w:rPr>
              <w:t>CR22.186v15.0.0: Global editorial clean-up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8287C" w14:textId="77777777" w:rsidR="00DF7083" w:rsidRPr="00DF7083" w:rsidRDefault="00DF7083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F667B" w14:textId="77777777" w:rsidR="00DF7083" w:rsidRPr="00DF7083" w:rsidRDefault="00DF7083" w:rsidP="001B606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DF7083">
              <w:rPr>
                <w:rFonts w:eastAsia="Times New Roman" w:cs="Arial"/>
                <w:i/>
                <w:szCs w:val="18"/>
                <w:lang w:val="en-US" w:eastAsia="ar-SA"/>
              </w:rPr>
              <w:t>WI code eV2X Rel-15 CR0012R- Cat D</w:t>
            </w:r>
          </w:p>
          <w:p w14:paraId="058A30D9" w14:textId="192B4FC8" w:rsidR="00DF7083" w:rsidRDefault="00DF7083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F7083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LATE DOCUMENT</w:t>
            </w:r>
          </w:p>
          <w:p w14:paraId="4CA5DB50" w14:textId="2AEDF2D9" w:rsidR="00DF7083" w:rsidRPr="00DF7083" w:rsidRDefault="00DF7083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F7083">
              <w:rPr>
                <w:rFonts w:eastAsia="Times New Roman" w:cs="Arial"/>
                <w:szCs w:val="18"/>
                <w:lang w:val="en-US" w:eastAsia="ar-SA"/>
              </w:rPr>
              <w:t>Revision of S1-172190.</w:t>
            </w:r>
          </w:p>
        </w:tc>
      </w:tr>
      <w:tr w:rsidR="00AA215C" w:rsidRPr="00A75C05" w14:paraId="307BE64E" w14:textId="77777777" w:rsidTr="00A248C4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CF82E1F" w14:textId="77777777" w:rsidR="00AA215C" w:rsidRPr="00A248C4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248C4">
              <w:rPr>
                <w:rFonts w:eastAsia="Times New Roman" w:cs="Arial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80E3C25" w14:textId="77777777" w:rsidR="00AA215C" w:rsidRPr="00A248C4" w:rsidRDefault="00D1647C" w:rsidP="001B606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1" w:history="1">
              <w:r w:rsidR="00AA215C" w:rsidRPr="00A248C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S1-172017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5262BF7" w14:textId="77777777" w:rsidR="00AA215C" w:rsidRPr="00A248C4" w:rsidRDefault="00AA215C" w:rsidP="001B6065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A248C4">
              <w:rPr>
                <w:noProof/>
                <w:lang w:eastAsia="ko-KR"/>
              </w:rPr>
              <w:t>China Mobile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4715202" w14:textId="77777777" w:rsidR="00AA215C" w:rsidRPr="00A248C4" w:rsidRDefault="00AA215C" w:rsidP="001B6065">
            <w:pPr>
              <w:spacing w:after="0" w:line="240" w:lineRule="auto"/>
              <w:rPr>
                <w:noProof/>
                <w:lang w:eastAsia="ko-KR"/>
              </w:rPr>
            </w:pPr>
            <w:r w:rsidRPr="00A248C4">
              <w:rPr>
                <w:noProof/>
                <w:lang w:eastAsia="ko-KR"/>
              </w:rPr>
              <w:t>Adding new requirements of Platoon</w:t>
            </w:r>
          </w:p>
          <w:p w14:paraId="3A64082B" w14:textId="77777777" w:rsidR="00AA215C" w:rsidRPr="00A248C4" w:rsidRDefault="00AA215C" w:rsidP="001B6065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A9A339D" w14:textId="3917F7A5" w:rsidR="00AA215C" w:rsidRPr="00A248C4" w:rsidRDefault="00A248C4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48C4">
              <w:rPr>
                <w:rFonts w:eastAsia="Times New Roman" w:cs="Arial"/>
                <w:szCs w:val="18"/>
                <w:lang w:eastAsia="ar-SA"/>
              </w:rPr>
              <w:lastRenderedPageBreak/>
              <w:t>Withdrawn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8BAC747" w14:textId="77777777" w:rsidR="00AA215C" w:rsidRPr="00A248C4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248C4">
              <w:rPr>
                <w:rFonts w:eastAsia="Times New Roman" w:cs="Arial"/>
                <w:szCs w:val="18"/>
                <w:highlight w:val="yellow"/>
                <w:lang w:val="en-US" w:eastAsia="ar-SA"/>
              </w:rPr>
              <w:t>Not available</w:t>
            </w:r>
          </w:p>
        </w:tc>
      </w:tr>
      <w:tr w:rsidR="00AA215C" w:rsidRPr="00A75C05" w14:paraId="6155DE66" w14:textId="77777777" w:rsidTr="001B6065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3F0D63" w14:textId="77777777" w:rsidR="00AA215C" w:rsidRPr="00BF21BE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lastRenderedPageBreak/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F15AA5" w14:textId="77777777" w:rsidR="00AA215C" w:rsidRPr="00BF21BE" w:rsidRDefault="00D1647C" w:rsidP="001B606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2" w:history="1">
              <w:r w:rsidR="00AA215C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S1-172023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2F30F2" w14:textId="77777777" w:rsidR="00AA215C" w:rsidRPr="00BF21BE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noProof/>
                <w:lang w:eastAsia="ko-KR"/>
              </w:rPr>
              <w:t>LG Electronics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75BF47" w14:textId="77777777" w:rsidR="00AA215C" w:rsidRPr="00BF21BE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BF21BE">
              <w:rPr>
                <w:noProof/>
                <w:lang w:eastAsia="ko-KR"/>
              </w:rPr>
              <w:t>Clarification on Multiple Network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8014D" w14:textId="77777777" w:rsidR="00AA215C" w:rsidRPr="00BF21BE" w:rsidRDefault="00AA215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7.1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6C022" w14:textId="77777777" w:rsidR="00AA215C" w:rsidRPr="00BF21BE" w:rsidRDefault="00AA215C" w:rsidP="001B606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WI code SMARTER Rel-15 CR0004R- Cat F</w:t>
            </w:r>
          </w:p>
        </w:tc>
      </w:tr>
      <w:tr w:rsidR="00471107" w:rsidRPr="00B04844" w14:paraId="59EFD097" w14:textId="77777777" w:rsidTr="005F2456">
        <w:trPr>
          <w:trHeight w:val="141"/>
        </w:trPr>
        <w:tc>
          <w:tcPr>
            <w:tcW w:w="148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29165CB8" w14:textId="6660BEFA" w:rsidR="00471107" w:rsidRPr="00F45489" w:rsidRDefault="00471107" w:rsidP="00986CC2">
            <w:pPr>
              <w:pStyle w:val="Heading3"/>
            </w:pPr>
            <w:r>
              <w:t xml:space="preserve">V2X drafting session information </w:t>
            </w:r>
          </w:p>
        </w:tc>
      </w:tr>
      <w:tr w:rsidR="00636B9A" w:rsidRPr="002B6AA0" w14:paraId="3362F5B4" w14:textId="77777777" w:rsidTr="001B6065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77AB3" w14:textId="77777777" w:rsidR="00636B9A" w:rsidRPr="00B63303" w:rsidRDefault="00636B9A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3303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B13D9" w14:textId="5C64E52B" w:rsidR="00636B9A" w:rsidRPr="00B63303" w:rsidRDefault="00324E6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S1-172152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5382F" w14:textId="77777777" w:rsidR="00636B9A" w:rsidRPr="00B63303" w:rsidRDefault="00636B9A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3303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94070" w14:textId="77777777" w:rsidR="00636B9A" w:rsidRPr="00B63303" w:rsidRDefault="00636B9A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3303">
              <w:rPr>
                <w:rFonts w:eastAsia="Times New Roman" w:cs="Arial"/>
                <w:szCs w:val="18"/>
                <w:lang w:eastAsia="ar-SA"/>
              </w:rPr>
              <w:t>V2X drafting agenda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9C899" w14:textId="77777777" w:rsidR="00636B9A" w:rsidRPr="00B63303" w:rsidRDefault="00636B9A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19376" w14:textId="77777777" w:rsidR="00636B9A" w:rsidRPr="00B63303" w:rsidRDefault="00636B9A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36B9A" w:rsidRPr="002B6AA0" w14:paraId="6C0D9378" w14:textId="77777777" w:rsidTr="001B6065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8BA14" w14:textId="77777777" w:rsidR="00636B9A" w:rsidRPr="00B63303" w:rsidRDefault="00636B9A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3303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77A3E" w14:textId="1AC182BC" w:rsidR="00636B9A" w:rsidRPr="00B63303" w:rsidRDefault="00324E6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S1-172153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9626F" w14:textId="77777777" w:rsidR="00636B9A" w:rsidRPr="00B63303" w:rsidRDefault="00636B9A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3303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201DC" w14:textId="77777777" w:rsidR="00636B9A" w:rsidRPr="00B63303" w:rsidRDefault="00636B9A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3303">
              <w:rPr>
                <w:rFonts w:eastAsia="Times New Roman" w:cs="Arial"/>
                <w:szCs w:val="18"/>
                <w:lang w:eastAsia="ar-SA"/>
              </w:rPr>
              <w:t>V2X drafting report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E1DFB" w14:textId="77777777" w:rsidR="00636B9A" w:rsidRPr="00B63303" w:rsidRDefault="00636B9A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0DD7B" w14:textId="77777777" w:rsidR="00636B9A" w:rsidRPr="00B63303" w:rsidRDefault="00636B9A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9157E" w:rsidRPr="00894FB0" w14:paraId="4FE0BD7D" w14:textId="77777777" w:rsidTr="00D872CB">
        <w:trPr>
          <w:trHeight w:val="141"/>
        </w:trPr>
        <w:tc>
          <w:tcPr>
            <w:tcW w:w="14899" w:type="dxa"/>
            <w:gridSpan w:val="11"/>
            <w:shd w:val="clear" w:color="auto" w:fill="F2F2F2"/>
          </w:tcPr>
          <w:p w14:paraId="731A37EF" w14:textId="77777777" w:rsidR="00E9157E" w:rsidRPr="00894FB0" w:rsidRDefault="00E9157E" w:rsidP="00D872CB">
            <w:pPr>
              <w:pStyle w:val="Heading1"/>
            </w:pPr>
            <w:proofErr w:type="spellStart"/>
            <w:r w:rsidRPr="00894FB0">
              <w:t>Tdoc</w:t>
            </w:r>
            <w:proofErr w:type="spellEnd"/>
            <w:r w:rsidRPr="00894FB0">
              <w:t xml:space="preserve"> numbers for allocation during drafting session (admin purposes only)</w:t>
            </w:r>
          </w:p>
        </w:tc>
      </w:tr>
      <w:tr w:rsidR="00E9157E" w:rsidRPr="00894FB0" w14:paraId="020DA7EE" w14:textId="77777777" w:rsidTr="00D872C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25360" w14:textId="77777777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58A74" w14:textId="009E542B" w:rsidR="00E9157E" w:rsidRPr="00894FB0" w:rsidRDefault="00E9157E" w:rsidP="00324E6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</w:t>
            </w:r>
            <w:r w:rsidR="00B316BC" w:rsidRPr="00B316BC">
              <w:rPr>
                <w:rFonts w:eastAsia="Times New Roman" w:cs="Arial"/>
                <w:szCs w:val="18"/>
                <w:lang w:eastAsia="ar-SA"/>
              </w:rPr>
              <w:t>17</w:t>
            </w:r>
            <w:r w:rsidR="00324E6C">
              <w:rPr>
                <w:rFonts w:eastAsia="Times New Roman" w:cs="Arial"/>
                <w:szCs w:val="18"/>
                <w:lang w:eastAsia="ar-SA"/>
              </w:rPr>
              <w:t>2</w:t>
            </w:r>
            <w:r w:rsidR="000B54A4">
              <w:rPr>
                <w:rFonts w:eastAsia="Times New Roman" w:cs="Arial"/>
                <w:szCs w:val="18"/>
                <w:lang w:eastAsia="ar-SA"/>
              </w:rPr>
              <w:t>98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D524A" w14:textId="2DCAB66E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ACC07" w14:textId="522D64C1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21F02" w14:textId="1DE0324E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C49F2" w14:textId="562D2B3A" w:rsidR="00E9157E" w:rsidRPr="00894FB0" w:rsidRDefault="000B54A4" w:rsidP="000B54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298</w:t>
            </w:r>
            <w:r w:rsidR="0061387C">
              <w:t xml:space="preserve"> to </w:t>
            </w:r>
            <w:r>
              <w:t>327</w:t>
            </w:r>
            <w:r w:rsidR="00F07B0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="00E9157E">
              <w:rPr>
                <w:rFonts w:eastAsia="Times New Roman" w:cs="Arial"/>
                <w:szCs w:val="18"/>
                <w:lang w:eastAsia="ar-SA"/>
              </w:rPr>
              <w:t>(</w:t>
            </w:r>
            <w:r>
              <w:rPr>
                <w:rFonts w:eastAsia="Times New Roman" w:cs="Arial"/>
                <w:szCs w:val="18"/>
                <w:lang w:eastAsia="ar-SA"/>
              </w:rPr>
              <w:t>30</w:t>
            </w:r>
            <w:r w:rsidR="00E9157E">
              <w:rPr>
                <w:rFonts w:eastAsia="Times New Roman" w:cs="Arial"/>
                <w:szCs w:val="18"/>
                <w:lang w:eastAsia="ar-SA"/>
              </w:rPr>
              <w:t xml:space="preserve"> numbers first assigned)</w:t>
            </w:r>
          </w:p>
        </w:tc>
      </w:tr>
      <w:tr w:rsidR="009955EE" w:rsidRPr="00894FB0" w14:paraId="18B991EF" w14:textId="77777777" w:rsidTr="00D872C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90021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DA84" w14:textId="76C5234E" w:rsidR="009955EE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</w:t>
            </w:r>
            <w:r w:rsidRPr="00B316BC">
              <w:rPr>
                <w:rFonts w:eastAsia="Times New Roman" w:cs="Arial"/>
                <w:szCs w:val="18"/>
                <w:lang w:eastAsia="ar-SA"/>
              </w:rPr>
              <w:t>17</w:t>
            </w:r>
            <w:r>
              <w:rPr>
                <w:rFonts w:eastAsia="Times New Roman" w:cs="Arial"/>
                <w:szCs w:val="18"/>
                <w:lang w:eastAsia="ar-SA"/>
              </w:rPr>
              <w:t>299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9BC58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B2CE6" w14:textId="327F2365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63E7C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7E71A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955EE" w:rsidRPr="00894FB0" w14:paraId="37512463" w14:textId="77777777" w:rsidTr="00D872C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04E39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5B6B9" w14:textId="0764F0B8" w:rsidR="009955EE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</w:t>
            </w:r>
            <w:r w:rsidRPr="00B316BC">
              <w:rPr>
                <w:rFonts w:eastAsia="Times New Roman" w:cs="Arial"/>
                <w:szCs w:val="18"/>
                <w:lang w:eastAsia="ar-SA"/>
              </w:rPr>
              <w:t>17</w:t>
            </w:r>
            <w:r>
              <w:rPr>
                <w:rFonts w:eastAsia="Times New Roman" w:cs="Arial"/>
                <w:szCs w:val="18"/>
                <w:lang w:eastAsia="ar-SA"/>
              </w:rPr>
              <w:t>300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FC520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A485F" w14:textId="527DA704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745FE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5072D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B54A4" w:rsidRPr="00894FB0" w14:paraId="666EAF1C" w14:textId="77777777" w:rsidTr="00D872C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DB80A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A3BD0" w14:textId="49D532C8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DAA">
              <w:rPr>
                <w:rFonts w:eastAsia="Times New Roman" w:cs="Arial"/>
                <w:szCs w:val="18"/>
                <w:lang w:eastAsia="ar-SA"/>
              </w:rPr>
              <w:t>S1-17</w:t>
            </w:r>
            <w:r>
              <w:rPr>
                <w:rFonts w:eastAsia="Times New Roman" w:cs="Arial"/>
                <w:szCs w:val="18"/>
                <w:lang w:eastAsia="ar-SA"/>
              </w:rPr>
              <w:t>301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56EC8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7CECA" w14:textId="397D2FAD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4F6F2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27A68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B54A4" w:rsidRPr="00894FB0" w14:paraId="49264871" w14:textId="77777777" w:rsidTr="00D872C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0C261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CAB9" w14:textId="71F7DB33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DAA">
              <w:rPr>
                <w:rFonts w:eastAsia="Times New Roman" w:cs="Arial"/>
                <w:szCs w:val="18"/>
                <w:lang w:eastAsia="ar-SA"/>
              </w:rPr>
              <w:t>S1-17</w:t>
            </w:r>
            <w:r>
              <w:rPr>
                <w:rFonts w:eastAsia="Times New Roman" w:cs="Arial"/>
                <w:szCs w:val="18"/>
                <w:lang w:eastAsia="ar-SA"/>
              </w:rPr>
              <w:t>302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6D9A0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78E5D" w14:textId="129AD6EB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D6B51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ABA9F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B54A4" w:rsidRPr="00894FB0" w14:paraId="37ED9FF7" w14:textId="77777777" w:rsidTr="00D872C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5F95B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BFDE3" w14:textId="11BF46FE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DAA">
              <w:rPr>
                <w:rFonts w:eastAsia="Times New Roman" w:cs="Arial"/>
                <w:szCs w:val="18"/>
                <w:lang w:eastAsia="ar-SA"/>
              </w:rPr>
              <w:t>S1-17</w:t>
            </w:r>
            <w:r>
              <w:rPr>
                <w:rFonts w:eastAsia="Times New Roman" w:cs="Arial"/>
                <w:szCs w:val="18"/>
                <w:lang w:eastAsia="ar-SA"/>
              </w:rPr>
              <w:t>303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7C189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76F6" w14:textId="5933AB65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8C589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EF082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B54A4" w:rsidRPr="00894FB0" w14:paraId="40F7D632" w14:textId="77777777" w:rsidTr="00D872C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EA06C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D12F8" w14:textId="7AE0455E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DAA">
              <w:rPr>
                <w:rFonts w:eastAsia="Times New Roman" w:cs="Arial"/>
                <w:szCs w:val="18"/>
                <w:lang w:eastAsia="ar-SA"/>
              </w:rPr>
              <w:t>S1-17</w:t>
            </w:r>
            <w:r>
              <w:rPr>
                <w:rFonts w:eastAsia="Times New Roman" w:cs="Arial"/>
                <w:szCs w:val="18"/>
                <w:lang w:eastAsia="ar-SA"/>
              </w:rPr>
              <w:t>304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D95BA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5CE0B" w14:textId="2E431A1C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E7527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14E5B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B54A4" w:rsidRPr="00894FB0" w14:paraId="5EAC0442" w14:textId="77777777" w:rsidTr="00D872C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10D88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124A7" w14:textId="02351B3E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DAA">
              <w:rPr>
                <w:rFonts w:eastAsia="Times New Roman" w:cs="Arial"/>
                <w:szCs w:val="18"/>
                <w:lang w:eastAsia="ar-SA"/>
              </w:rPr>
              <w:t>S1-17</w:t>
            </w:r>
            <w:r>
              <w:rPr>
                <w:rFonts w:eastAsia="Times New Roman" w:cs="Arial"/>
                <w:szCs w:val="18"/>
                <w:lang w:eastAsia="ar-SA"/>
              </w:rPr>
              <w:t>305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7D316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9EA93" w14:textId="5F4D6489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905B6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CD7B4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B54A4" w:rsidRPr="00894FB0" w14:paraId="710F84A3" w14:textId="77777777" w:rsidTr="00D872C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C3916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6C40E" w14:textId="4E886388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DAA">
              <w:rPr>
                <w:rFonts w:eastAsia="Times New Roman" w:cs="Arial"/>
                <w:szCs w:val="18"/>
                <w:lang w:eastAsia="ar-SA"/>
              </w:rPr>
              <w:t>S1-17</w:t>
            </w:r>
            <w:r>
              <w:rPr>
                <w:rFonts w:eastAsia="Times New Roman" w:cs="Arial"/>
                <w:szCs w:val="18"/>
                <w:lang w:eastAsia="ar-SA"/>
              </w:rPr>
              <w:t>306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C165D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2E05A" w14:textId="3716B6BC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5AC1E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8E96B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B54A4" w:rsidRPr="00894FB0" w14:paraId="4F12B7D6" w14:textId="77777777" w:rsidTr="00D872C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005DD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DD629" w14:textId="0EABF7B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DAA">
              <w:rPr>
                <w:rFonts w:eastAsia="Times New Roman" w:cs="Arial"/>
                <w:szCs w:val="18"/>
                <w:lang w:eastAsia="ar-SA"/>
              </w:rPr>
              <w:t>S1-17</w:t>
            </w:r>
            <w:r>
              <w:rPr>
                <w:rFonts w:eastAsia="Times New Roman" w:cs="Arial"/>
                <w:szCs w:val="18"/>
                <w:lang w:eastAsia="ar-SA"/>
              </w:rPr>
              <w:t>307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DE2CC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28858" w14:textId="7D6D116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588D0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E5C2B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B54A4" w:rsidRPr="00894FB0" w14:paraId="023EDC85" w14:textId="77777777" w:rsidTr="001B6065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D7CE5" w14:textId="77777777" w:rsidR="000B54A4" w:rsidRPr="00894FB0" w:rsidRDefault="000B54A4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D2221" w14:textId="413B4925" w:rsidR="000B54A4" w:rsidRPr="00894FB0" w:rsidRDefault="000B54A4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DAA">
              <w:rPr>
                <w:rFonts w:eastAsia="Times New Roman" w:cs="Arial"/>
                <w:szCs w:val="18"/>
                <w:lang w:eastAsia="ar-SA"/>
              </w:rPr>
              <w:t>S1-17</w:t>
            </w:r>
            <w:r>
              <w:rPr>
                <w:rFonts w:eastAsia="Times New Roman" w:cs="Arial"/>
                <w:szCs w:val="18"/>
                <w:lang w:eastAsia="ar-SA"/>
              </w:rPr>
              <w:t>308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303A8" w14:textId="77777777" w:rsidR="000B54A4" w:rsidRPr="00894FB0" w:rsidRDefault="000B54A4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042AA" w14:textId="77777777" w:rsidR="000B54A4" w:rsidRPr="00894FB0" w:rsidRDefault="000B54A4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A262F" w14:textId="77777777" w:rsidR="000B54A4" w:rsidRPr="00894FB0" w:rsidRDefault="000B54A4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BC47" w14:textId="77777777" w:rsidR="000B54A4" w:rsidRPr="00894FB0" w:rsidRDefault="000B54A4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B54A4" w:rsidRPr="00894FB0" w14:paraId="356504B4" w14:textId="77777777" w:rsidTr="00D872C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35AE5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2C7FB" w14:textId="4AFDEE56" w:rsidR="000B54A4" w:rsidRPr="00894FB0" w:rsidRDefault="000B54A4" w:rsidP="006138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DAA">
              <w:rPr>
                <w:rFonts w:eastAsia="Times New Roman" w:cs="Arial"/>
                <w:szCs w:val="18"/>
                <w:lang w:eastAsia="ar-SA"/>
              </w:rPr>
              <w:t>S1-17</w:t>
            </w:r>
            <w:r>
              <w:rPr>
                <w:rFonts w:eastAsia="Times New Roman" w:cs="Arial"/>
                <w:szCs w:val="18"/>
                <w:lang w:eastAsia="ar-SA"/>
              </w:rPr>
              <w:t>309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E91EB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0C4E2" w14:textId="5C4184B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DC3C7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C938A" w14:textId="77777777" w:rsidR="000B54A4" w:rsidRPr="00894FB0" w:rsidRDefault="000B54A4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B54A4" w:rsidRPr="00894FB0" w14:paraId="0AF9FF63" w14:textId="77777777" w:rsidTr="001B6065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BDB91" w14:textId="77777777" w:rsidR="000B54A4" w:rsidRPr="00894FB0" w:rsidRDefault="000B54A4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339C4" w14:textId="7ED0DF57" w:rsidR="000B54A4" w:rsidRPr="00894FB0" w:rsidRDefault="000B54A4" w:rsidP="000B54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</w:t>
            </w:r>
            <w:r w:rsidRPr="00B316BC">
              <w:rPr>
                <w:rFonts w:eastAsia="Times New Roman" w:cs="Arial"/>
                <w:szCs w:val="18"/>
                <w:lang w:eastAsia="ar-SA"/>
              </w:rPr>
              <w:t>17</w:t>
            </w:r>
            <w:r>
              <w:rPr>
                <w:rFonts w:eastAsia="Times New Roman" w:cs="Arial"/>
                <w:szCs w:val="18"/>
                <w:lang w:eastAsia="ar-SA"/>
              </w:rPr>
              <w:t>310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C0A36" w14:textId="77777777" w:rsidR="000B54A4" w:rsidRPr="00894FB0" w:rsidRDefault="000B54A4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0BD1D" w14:textId="77777777" w:rsidR="000B54A4" w:rsidRPr="00894FB0" w:rsidRDefault="000B54A4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3F958" w14:textId="77777777" w:rsidR="000B54A4" w:rsidRPr="00894FB0" w:rsidRDefault="000B54A4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18FE4" w14:textId="77777777" w:rsidR="000B54A4" w:rsidRPr="00894FB0" w:rsidRDefault="000B54A4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B54A4" w:rsidRPr="00894FB0" w14:paraId="52FA26CA" w14:textId="77777777" w:rsidTr="001B6065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73F79" w14:textId="77777777" w:rsidR="000B54A4" w:rsidRPr="00894FB0" w:rsidRDefault="000B54A4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DBDF" w14:textId="4A2B0DE0" w:rsidR="000B54A4" w:rsidRPr="00894FB0" w:rsidRDefault="000B54A4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DAA">
              <w:rPr>
                <w:rFonts w:eastAsia="Times New Roman" w:cs="Arial"/>
                <w:szCs w:val="18"/>
                <w:lang w:eastAsia="ar-SA"/>
              </w:rPr>
              <w:t>S1-17</w:t>
            </w:r>
            <w:r>
              <w:rPr>
                <w:rFonts w:eastAsia="Times New Roman" w:cs="Arial"/>
                <w:szCs w:val="18"/>
                <w:lang w:eastAsia="ar-SA"/>
              </w:rPr>
              <w:t>311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1EED3" w14:textId="77777777" w:rsidR="000B54A4" w:rsidRPr="00894FB0" w:rsidRDefault="000B54A4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3F563" w14:textId="77777777" w:rsidR="000B54A4" w:rsidRPr="00894FB0" w:rsidRDefault="000B54A4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99D8B" w14:textId="77777777" w:rsidR="000B54A4" w:rsidRPr="00894FB0" w:rsidRDefault="000B54A4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DE1BF" w14:textId="77777777" w:rsidR="000B54A4" w:rsidRPr="00894FB0" w:rsidRDefault="000B54A4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B54A4" w:rsidRPr="00894FB0" w14:paraId="5F956001" w14:textId="77777777" w:rsidTr="001B6065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EFB62" w14:textId="77777777" w:rsidR="000B54A4" w:rsidRPr="00894FB0" w:rsidRDefault="000B54A4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EBCF1" w14:textId="5ADFEF70" w:rsidR="000B54A4" w:rsidRPr="00894FB0" w:rsidRDefault="000B54A4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DAA">
              <w:rPr>
                <w:rFonts w:eastAsia="Times New Roman" w:cs="Arial"/>
                <w:szCs w:val="18"/>
                <w:lang w:eastAsia="ar-SA"/>
              </w:rPr>
              <w:t>S1-17</w:t>
            </w:r>
            <w:r>
              <w:rPr>
                <w:rFonts w:eastAsia="Times New Roman" w:cs="Arial"/>
                <w:szCs w:val="18"/>
                <w:lang w:eastAsia="ar-SA"/>
              </w:rPr>
              <w:t>312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310F7" w14:textId="77777777" w:rsidR="000B54A4" w:rsidRPr="00894FB0" w:rsidRDefault="000B54A4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E9C0A" w14:textId="77777777" w:rsidR="000B54A4" w:rsidRPr="00894FB0" w:rsidRDefault="000B54A4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4E9F9" w14:textId="77777777" w:rsidR="000B54A4" w:rsidRPr="00894FB0" w:rsidRDefault="000B54A4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0D417" w14:textId="21EA24A2" w:rsidR="000B54A4" w:rsidRPr="00894FB0" w:rsidRDefault="005176CC" w:rsidP="001B6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Last </w:t>
            </w: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# used</w:t>
            </w:r>
          </w:p>
        </w:tc>
      </w:tr>
      <w:tr w:rsidR="000B54A4" w:rsidRPr="00894FB0" w14:paraId="3097C360" w14:textId="77777777" w:rsidTr="00D872CB">
        <w:trPr>
          <w:trHeight w:val="141"/>
        </w:trPr>
        <w:tc>
          <w:tcPr>
            <w:tcW w:w="14899" w:type="dxa"/>
            <w:gridSpan w:val="11"/>
            <w:shd w:val="clear" w:color="auto" w:fill="F2F2F2"/>
          </w:tcPr>
          <w:p w14:paraId="184F2DAB" w14:textId="62ABB92C" w:rsidR="000B54A4" w:rsidRPr="00894FB0" w:rsidRDefault="000B54A4" w:rsidP="00D872CB">
            <w:pPr>
              <w:pStyle w:val="Heading1"/>
            </w:pPr>
            <w:proofErr w:type="spellStart"/>
            <w:r w:rsidRPr="00894FB0">
              <w:t>Tdoc</w:t>
            </w:r>
            <w:proofErr w:type="spellEnd"/>
            <w:r w:rsidRPr="00894FB0">
              <w:t xml:space="preserve"> numbers NOT allocated during drafting session (admin purposes only)</w:t>
            </w:r>
          </w:p>
        </w:tc>
      </w:tr>
      <w:tr w:rsidR="005176CC" w:rsidRPr="00894FB0" w14:paraId="6974DA44" w14:textId="77777777" w:rsidTr="007E323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B65A8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7D1A5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DAA">
              <w:rPr>
                <w:rFonts w:eastAsia="Times New Roman" w:cs="Arial"/>
                <w:szCs w:val="18"/>
                <w:lang w:eastAsia="ar-SA"/>
              </w:rPr>
              <w:t>S1-17</w:t>
            </w:r>
            <w:r>
              <w:rPr>
                <w:rFonts w:eastAsia="Times New Roman" w:cs="Arial"/>
                <w:szCs w:val="18"/>
                <w:lang w:eastAsia="ar-SA"/>
              </w:rPr>
              <w:t>313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28B32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2D85B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2D0B5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D8BB0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176CC" w:rsidRPr="00894FB0" w14:paraId="5867AF5B" w14:textId="77777777" w:rsidTr="007E323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66228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07140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DAA">
              <w:rPr>
                <w:rFonts w:eastAsia="Times New Roman" w:cs="Arial"/>
                <w:szCs w:val="18"/>
                <w:lang w:eastAsia="ar-SA"/>
              </w:rPr>
              <w:t>S1-17</w:t>
            </w:r>
            <w:r>
              <w:rPr>
                <w:rFonts w:eastAsia="Times New Roman" w:cs="Arial"/>
                <w:szCs w:val="18"/>
                <w:lang w:eastAsia="ar-SA"/>
              </w:rPr>
              <w:t>314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55A1F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F481A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DFC6A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948B9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176CC" w:rsidRPr="00894FB0" w14:paraId="519DD976" w14:textId="77777777" w:rsidTr="007E323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F2135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9BE5A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DAA">
              <w:rPr>
                <w:rFonts w:eastAsia="Times New Roman" w:cs="Arial"/>
                <w:szCs w:val="18"/>
                <w:lang w:eastAsia="ar-SA"/>
              </w:rPr>
              <w:t>S1-17</w:t>
            </w:r>
            <w:r>
              <w:rPr>
                <w:rFonts w:eastAsia="Times New Roman" w:cs="Arial"/>
                <w:szCs w:val="18"/>
                <w:lang w:eastAsia="ar-SA"/>
              </w:rPr>
              <w:t>315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86334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299EF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829B5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4F452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176CC" w:rsidRPr="00894FB0" w14:paraId="5CFFFCBE" w14:textId="77777777" w:rsidTr="007E323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C5E62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D9944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DAA">
              <w:rPr>
                <w:rFonts w:eastAsia="Times New Roman" w:cs="Arial"/>
                <w:szCs w:val="18"/>
                <w:lang w:eastAsia="ar-SA"/>
              </w:rPr>
              <w:t>S1-17</w:t>
            </w:r>
            <w:r>
              <w:rPr>
                <w:rFonts w:eastAsia="Times New Roman" w:cs="Arial"/>
                <w:szCs w:val="18"/>
                <w:lang w:eastAsia="ar-SA"/>
              </w:rPr>
              <w:t>316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D7A00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E49F6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84BCB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07407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176CC" w:rsidRPr="00894FB0" w14:paraId="7246BF54" w14:textId="77777777" w:rsidTr="007E323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FFACF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5C5B8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DAA">
              <w:rPr>
                <w:rFonts w:eastAsia="Times New Roman" w:cs="Arial"/>
                <w:szCs w:val="18"/>
                <w:lang w:eastAsia="ar-SA"/>
              </w:rPr>
              <w:t>S1-17</w:t>
            </w:r>
            <w:r>
              <w:rPr>
                <w:rFonts w:eastAsia="Times New Roman" w:cs="Arial"/>
                <w:szCs w:val="18"/>
                <w:lang w:eastAsia="ar-SA"/>
              </w:rPr>
              <w:t>317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EFA9B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1198D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DF8D5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FEF93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176CC" w:rsidRPr="00894FB0" w14:paraId="7D6C111C" w14:textId="77777777" w:rsidTr="007E323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6ED0F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10F5F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DAA">
              <w:rPr>
                <w:rFonts w:eastAsia="Times New Roman" w:cs="Arial"/>
                <w:szCs w:val="18"/>
                <w:lang w:eastAsia="ar-SA"/>
              </w:rPr>
              <w:t>S1-17</w:t>
            </w:r>
            <w:r>
              <w:rPr>
                <w:rFonts w:eastAsia="Times New Roman" w:cs="Arial"/>
                <w:szCs w:val="18"/>
                <w:lang w:eastAsia="ar-SA"/>
              </w:rPr>
              <w:t>318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78ED2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EE9EE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1088F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21928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176CC" w:rsidRPr="00894FB0" w14:paraId="7D266E6C" w14:textId="77777777" w:rsidTr="007E323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9497F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55D62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DAA">
              <w:rPr>
                <w:rFonts w:eastAsia="Times New Roman" w:cs="Arial"/>
                <w:szCs w:val="18"/>
                <w:lang w:eastAsia="ar-SA"/>
              </w:rPr>
              <w:t>S1-17</w:t>
            </w:r>
            <w:r>
              <w:rPr>
                <w:rFonts w:eastAsia="Times New Roman" w:cs="Arial"/>
                <w:szCs w:val="18"/>
                <w:lang w:eastAsia="ar-SA"/>
              </w:rPr>
              <w:t>319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670B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A0728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17488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04790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176CC" w:rsidRPr="00894FB0" w14:paraId="7D256DD6" w14:textId="77777777" w:rsidTr="007E323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722E4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24FD4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</w:t>
            </w:r>
            <w:r w:rsidRPr="00B316BC">
              <w:rPr>
                <w:rFonts w:eastAsia="Times New Roman" w:cs="Arial"/>
                <w:szCs w:val="18"/>
                <w:lang w:eastAsia="ar-SA"/>
              </w:rPr>
              <w:t>17</w:t>
            </w:r>
            <w:r>
              <w:rPr>
                <w:rFonts w:eastAsia="Times New Roman" w:cs="Arial"/>
                <w:szCs w:val="18"/>
                <w:lang w:eastAsia="ar-SA"/>
              </w:rPr>
              <w:t>320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D7166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439C8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9A4CB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3D23F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176CC" w:rsidRPr="00894FB0" w14:paraId="7989767A" w14:textId="77777777" w:rsidTr="007E323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3985D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F7BB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DAA">
              <w:rPr>
                <w:rFonts w:eastAsia="Times New Roman" w:cs="Arial"/>
                <w:szCs w:val="18"/>
                <w:lang w:eastAsia="ar-SA"/>
              </w:rPr>
              <w:t>S1-17</w:t>
            </w:r>
            <w:r>
              <w:rPr>
                <w:rFonts w:eastAsia="Times New Roman" w:cs="Arial"/>
                <w:szCs w:val="18"/>
                <w:lang w:eastAsia="ar-SA"/>
              </w:rPr>
              <w:t>321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4B9DE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59EE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5E8F5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6F59D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176CC" w:rsidRPr="00894FB0" w14:paraId="71A6599D" w14:textId="77777777" w:rsidTr="007E323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31C7C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885C2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DAA">
              <w:rPr>
                <w:rFonts w:eastAsia="Times New Roman" w:cs="Arial"/>
                <w:szCs w:val="18"/>
                <w:lang w:eastAsia="ar-SA"/>
              </w:rPr>
              <w:t>S1-17</w:t>
            </w:r>
            <w:r>
              <w:rPr>
                <w:rFonts w:eastAsia="Times New Roman" w:cs="Arial"/>
                <w:szCs w:val="18"/>
                <w:lang w:eastAsia="ar-SA"/>
              </w:rPr>
              <w:t>322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02C9B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C1AF0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240DA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ED8F7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176CC" w:rsidRPr="00894FB0" w14:paraId="014BBA3C" w14:textId="77777777" w:rsidTr="007E323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8CCBB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2DC9A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DAA">
              <w:rPr>
                <w:rFonts w:eastAsia="Times New Roman" w:cs="Arial"/>
                <w:szCs w:val="18"/>
                <w:lang w:eastAsia="ar-SA"/>
              </w:rPr>
              <w:t>S1-17</w:t>
            </w:r>
            <w:r>
              <w:rPr>
                <w:rFonts w:eastAsia="Times New Roman" w:cs="Arial"/>
                <w:szCs w:val="18"/>
                <w:lang w:eastAsia="ar-SA"/>
              </w:rPr>
              <w:t>323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5E267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B56D1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E821E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28BD8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176CC" w:rsidRPr="00894FB0" w14:paraId="06BBA759" w14:textId="77777777" w:rsidTr="007E323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43E54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7EEA3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DAA">
              <w:rPr>
                <w:rFonts w:eastAsia="Times New Roman" w:cs="Arial"/>
                <w:szCs w:val="18"/>
                <w:lang w:eastAsia="ar-SA"/>
              </w:rPr>
              <w:t>S1-17</w:t>
            </w:r>
            <w:r>
              <w:rPr>
                <w:rFonts w:eastAsia="Times New Roman" w:cs="Arial"/>
                <w:szCs w:val="18"/>
                <w:lang w:eastAsia="ar-SA"/>
              </w:rPr>
              <w:t>324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ACB84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5ACD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E27C4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85402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176CC" w:rsidRPr="00894FB0" w14:paraId="36D5DE9C" w14:textId="77777777" w:rsidTr="007E323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FB3E8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5BC6C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DAA">
              <w:rPr>
                <w:rFonts w:eastAsia="Times New Roman" w:cs="Arial"/>
                <w:szCs w:val="18"/>
                <w:lang w:eastAsia="ar-SA"/>
              </w:rPr>
              <w:t>S1-17</w:t>
            </w:r>
            <w:r>
              <w:rPr>
                <w:rFonts w:eastAsia="Times New Roman" w:cs="Arial"/>
                <w:szCs w:val="18"/>
                <w:lang w:eastAsia="ar-SA"/>
              </w:rPr>
              <w:t>325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A5FB6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6B936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C1C45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539C4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176CC" w:rsidRPr="00894FB0" w14:paraId="55FA9348" w14:textId="77777777" w:rsidTr="007E323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9D3C6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E293F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DAA">
              <w:rPr>
                <w:rFonts w:eastAsia="Times New Roman" w:cs="Arial"/>
                <w:szCs w:val="18"/>
                <w:lang w:eastAsia="ar-SA"/>
              </w:rPr>
              <w:t>S1-17</w:t>
            </w:r>
            <w:r>
              <w:rPr>
                <w:rFonts w:eastAsia="Times New Roman" w:cs="Arial"/>
                <w:szCs w:val="18"/>
                <w:lang w:eastAsia="ar-SA"/>
              </w:rPr>
              <w:t>326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13952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0B3C3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29CB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91514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176CC" w:rsidRPr="00894FB0" w14:paraId="13523CF1" w14:textId="77777777" w:rsidTr="007E323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1041B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73635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DAA">
              <w:rPr>
                <w:rFonts w:eastAsia="Times New Roman" w:cs="Arial"/>
                <w:szCs w:val="18"/>
                <w:lang w:eastAsia="ar-SA"/>
              </w:rPr>
              <w:t>S1-17</w:t>
            </w:r>
            <w:r>
              <w:rPr>
                <w:rFonts w:eastAsia="Times New Roman" w:cs="Arial"/>
                <w:szCs w:val="18"/>
                <w:lang w:eastAsia="ar-SA"/>
              </w:rPr>
              <w:t>327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76425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9D7EE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D7BEF" w14:textId="77777777" w:rsidR="005176CC" w:rsidRPr="00894FB0" w:rsidRDefault="005176CC" w:rsidP="007E32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85BAF" w14:textId="7D202E04" w:rsidR="005176CC" w:rsidRPr="00894FB0" w:rsidRDefault="005176CC" w:rsidP="005176C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B54A4" w:rsidRPr="00894FB0" w14:paraId="4BA532F9" w14:textId="77777777" w:rsidTr="00D872CB">
        <w:trPr>
          <w:trHeight w:val="141"/>
        </w:trPr>
        <w:tc>
          <w:tcPr>
            <w:tcW w:w="14899" w:type="dxa"/>
            <w:gridSpan w:val="11"/>
            <w:shd w:val="clear" w:color="auto" w:fill="F2F2F2"/>
          </w:tcPr>
          <w:p w14:paraId="2E353E56" w14:textId="4DB2DEF1" w:rsidR="000B54A4" w:rsidRPr="00894FB0" w:rsidRDefault="000B54A4" w:rsidP="009A2C1F">
            <w:pPr>
              <w:pStyle w:val="Heading1"/>
            </w:pPr>
            <w:r w:rsidRPr="00894FB0">
              <w:lastRenderedPageBreak/>
              <w:t>Summary of drafting session</w:t>
            </w:r>
          </w:p>
        </w:tc>
      </w:tr>
      <w:tr w:rsidR="000B54A4" w:rsidRPr="00894FB0" w14:paraId="6B87EEA9" w14:textId="77777777" w:rsidTr="00D872CB">
        <w:trPr>
          <w:trHeight w:val="141"/>
        </w:trPr>
        <w:tc>
          <w:tcPr>
            <w:tcW w:w="14899" w:type="dxa"/>
            <w:gridSpan w:val="11"/>
            <w:shd w:val="clear" w:color="auto" w:fill="auto"/>
          </w:tcPr>
          <w:p w14:paraId="1BA14A1C" w14:textId="77777777" w:rsidR="000B54A4" w:rsidRPr="00894FB0" w:rsidRDefault="000B54A4" w:rsidP="00D872C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5A4CADF" w14:textId="05119C4F" w:rsidR="000B54A4" w:rsidRPr="00894FB0" w:rsidRDefault="000B54A4" w:rsidP="00D872CB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 w:rsidR="007E568D">
              <w:rPr>
                <w:rFonts w:eastAsia="Arial Unicode MS" w:cs="Arial"/>
                <w:i/>
                <w:szCs w:val="18"/>
              </w:rPr>
              <w:t xml:space="preserve"> around </w:t>
            </w:r>
            <w:r w:rsidR="00560DF7">
              <w:rPr>
                <w:rFonts w:eastAsia="Arial Unicode MS" w:cs="Arial"/>
                <w:i/>
                <w:szCs w:val="18"/>
              </w:rPr>
              <w:t>15</w:t>
            </w:r>
            <w:r w:rsidR="007E568D">
              <w:rPr>
                <w:rFonts w:eastAsia="Arial Unicode MS" w:cs="Arial"/>
                <w:i/>
                <w:szCs w:val="18"/>
              </w:rPr>
              <w:t xml:space="preserve"> </w:t>
            </w:r>
            <w:proofErr w:type="spellStart"/>
            <w:r w:rsidR="007E568D">
              <w:rPr>
                <w:rFonts w:eastAsia="Arial Unicode MS" w:cs="Arial"/>
                <w:i/>
                <w:szCs w:val="18"/>
              </w:rPr>
              <w:t>tdocs</w:t>
            </w:r>
            <w:proofErr w:type="spellEnd"/>
            <w:r w:rsidR="007E568D">
              <w:rPr>
                <w:rFonts w:eastAsia="Arial Unicode MS" w:cs="Arial"/>
                <w:i/>
                <w:szCs w:val="18"/>
              </w:rPr>
              <w:t xml:space="preserve"> handled and revised</w:t>
            </w:r>
            <w:r w:rsidR="00560DF7">
              <w:rPr>
                <w:rFonts w:eastAsia="Arial Unicode MS" w:cs="Arial"/>
                <w:i/>
                <w:szCs w:val="18"/>
              </w:rPr>
              <w:t xml:space="preserve"> (13 agreed)</w:t>
            </w:r>
            <w:bookmarkStart w:id="5" w:name="_GoBack"/>
            <w:bookmarkEnd w:id="5"/>
            <w:r w:rsidR="007E568D">
              <w:rPr>
                <w:rFonts w:eastAsia="Arial Unicode MS" w:cs="Arial"/>
                <w:i/>
                <w:szCs w:val="18"/>
              </w:rPr>
              <w:t xml:space="preserve">; </w:t>
            </w:r>
          </w:p>
          <w:p w14:paraId="6E07976A" w14:textId="53F99B7F" w:rsidR="000B54A4" w:rsidRPr="00894FB0" w:rsidRDefault="007E568D" w:rsidP="00D872CB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Clean-</w:t>
            </w:r>
            <w:r w:rsidR="006F0CAC">
              <w:rPr>
                <w:rFonts w:eastAsia="Arial Unicode MS" w:cs="Arial"/>
                <w:i/>
                <w:szCs w:val="18"/>
              </w:rPr>
              <w:t xml:space="preserve">up for KPI values: confirmed all values (“[]” removed); addition/revision of NOTEs; </w:t>
            </w:r>
          </w:p>
          <w:p w14:paraId="3448A582" w14:textId="40452441" w:rsidR="000B54A4" w:rsidRPr="00894FB0" w:rsidRDefault="007E568D" w:rsidP="00D872CB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Editorial clean-up</w:t>
            </w:r>
          </w:p>
          <w:p w14:paraId="62024A8F" w14:textId="06D9C975" w:rsidR="000B54A4" w:rsidRPr="00894FB0" w:rsidRDefault="007E568D" w:rsidP="00D872CB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Two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 left open</w:t>
            </w:r>
            <w:r w:rsidR="006F0CAC">
              <w:rPr>
                <w:rFonts w:eastAsia="Arial Unicode MS" w:cs="Arial"/>
                <w:i/>
                <w:szCs w:val="18"/>
              </w:rPr>
              <w:t>: V2X application server authentication, global editorial clean-up</w:t>
            </w:r>
          </w:p>
          <w:p w14:paraId="0CF34417" w14:textId="0449A842" w:rsidR="00C518DD" w:rsidRPr="00894FB0" w:rsidRDefault="00C518DD" w:rsidP="00576B5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B54A4" w:rsidRPr="00894FB0" w14:paraId="7EB2D3B7" w14:textId="77777777" w:rsidTr="00D872CB">
        <w:trPr>
          <w:trHeight w:val="141"/>
        </w:trPr>
        <w:tc>
          <w:tcPr>
            <w:tcW w:w="14899" w:type="dxa"/>
            <w:gridSpan w:val="11"/>
            <w:shd w:val="clear" w:color="auto" w:fill="F2F2F2"/>
          </w:tcPr>
          <w:p w14:paraId="58DBAE19" w14:textId="77777777" w:rsidR="000B54A4" w:rsidRPr="00894FB0" w:rsidRDefault="000B54A4" w:rsidP="00D872CB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14:paraId="7E944C50" w14:textId="77777777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471DCC5D" w14:textId="77777777" w:rsidR="004E5AFF" w:rsidRPr="00D13E1F" w:rsidRDefault="004E5AFF" w:rsidP="004E5AFF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14:paraId="5D35F150" w14:textId="77777777" w:rsidR="004E5AFF" w:rsidRPr="001E1D1F" w:rsidRDefault="004E5AFF" w:rsidP="004E5AFF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14:paraId="7977689E" w14:textId="77777777" w:rsidR="004E5AFF" w:rsidRDefault="004E5AFF" w:rsidP="004E5AFF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14:paraId="74F57E70" w14:textId="77777777" w:rsidR="004E5AFF" w:rsidRPr="001E1D1F" w:rsidRDefault="004E5AFF" w:rsidP="004E5AFF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4E5AFF" w:rsidRPr="001E1D1F" w14:paraId="247053B4" w14:textId="77777777" w:rsidTr="00D872C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0900976F" w14:textId="77777777" w:rsidR="004E5AF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14:paraId="76BE43D4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C3D194B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4F00470F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58B2EB2E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62F530A8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14:paraId="73587AEA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4E5AFF" w:rsidRPr="001E1D1F" w14:paraId="151927C2" w14:textId="77777777" w:rsidTr="00D872C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14:paraId="0447DB10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14:paraId="53ABB0E7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14:paraId="7CAE81AE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14:paraId="4DB1E267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14:paraId="3C475C5D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14:paraId="18AF388D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E5AFF" w:rsidRPr="001E1D1F" w14:paraId="7CE04F0E" w14:textId="77777777" w:rsidTr="00D872CB">
        <w:trPr>
          <w:trHeight w:val="141"/>
        </w:trPr>
        <w:tc>
          <w:tcPr>
            <w:tcW w:w="675" w:type="dxa"/>
            <w:shd w:val="clear" w:color="auto" w:fill="00FFFF"/>
          </w:tcPr>
          <w:p w14:paraId="0116E93D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66FE7FA2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4C7345B7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7D4656F1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0E82571C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14:paraId="395494E1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E5AFF" w:rsidRPr="001E1D1F" w14:paraId="16D25D25" w14:textId="77777777" w:rsidTr="00D872CB">
        <w:trPr>
          <w:trHeight w:val="141"/>
        </w:trPr>
        <w:tc>
          <w:tcPr>
            <w:tcW w:w="675" w:type="dxa"/>
            <w:shd w:val="clear" w:color="auto" w:fill="00FFFF"/>
          </w:tcPr>
          <w:p w14:paraId="4445CBB0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44A405AA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637A25B8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6005F150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5F07725C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14:paraId="3BBB2DA1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E5AFF" w:rsidRPr="001E1D1F" w14:paraId="27ED6C3A" w14:textId="77777777" w:rsidTr="00D872C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14:paraId="1F4C1E40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14:paraId="46312D81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14:paraId="67AB86CD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14:paraId="3A5F579D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14:paraId="76B10683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14:paraId="0053BFB0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5A5DA3C5" w14:textId="77777777" w:rsidR="004E5AFF" w:rsidRDefault="004E5AFF" w:rsidP="004E5AFF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3C313728" w14:textId="77777777" w:rsidR="004E5AFF" w:rsidRDefault="004E5AFF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4E5AFF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32B834" w14:textId="77777777" w:rsidR="00D1647C" w:rsidRDefault="00D1647C" w:rsidP="002E015E">
      <w:pPr>
        <w:spacing w:after="0" w:line="240" w:lineRule="auto"/>
      </w:pPr>
      <w:r>
        <w:separator/>
      </w:r>
    </w:p>
  </w:endnote>
  <w:endnote w:type="continuationSeparator" w:id="0">
    <w:p w14:paraId="24DF23CF" w14:textId="77777777" w:rsidR="00D1647C" w:rsidRDefault="00D1647C" w:rsidP="002E015E">
      <w:pPr>
        <w:spacing w:after="0" w:line="240" w:lineRule="auto"/>
      </w:pPr>
      <w:r>
        <w:continuationSeparator/>
      </w:r>
    </w:p>
  </w:endnote>
  <w:endnote w:type="continuationNotice" w:id="1">
    <w:p w14:paraId="489DC0C3" w14:textId="77777777" w:rsidR="00D1647C" w:rsidRDefault="00D164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0D0B02" w14:textId="77777777" w:rsidR="00D1647C" w:rsidRDefault="00D1647C" w:rsidP="002E015E">
      <w:pPr>
        <w:spacing w:after="0" w:line="240" w:lineRule="auto"/>
      </w:pPr>
      <w:r>
        <w:separator/>
      </w:r>
    </w:p>
  </w:footnote>
  <w:footnote w:type="continuationSeparator" w:id="0">
    <w:p w14:paraId="3C6877A8" w14:textId="77777777" w:rsidR="00D1647C" w:rsidRDefault="00D1647C" w:rsidP="002E015E">
      <w:pPr>
        <w:spacing w:after="0" w:line="240" w:lineRule="auto"/>
      </w:pPr>
      <w:r>
        <w:continuationSeparator/>
      </w:r>
    </w:p>
  </w:footnote>
  <w:footnote w:type="continuationNotice" w:id="1">
    <w:p w14:paraId="7544085A" w14:textId="77777777" w:rsidR="00D1647C" w:rsidRDefault="00D1647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8DE254A"/>
    <w:multiLevelType w:val="hybridMultilevel"/>
    <w:tmpl w:val="3F389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26"/>
  </w:num>
  <w:num w:numId="28">
    <w:abstractNumId w:val="10"/>
  </w:num>
  <w:num w:numId="29">
    <w:abstractNumId w:val="13"/>
  </w:num>
  <w:num w:numId="30">
    <w:abstractNumId w:val="32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2"/>
  </w:num>
  <w:num w:numId="45">
    <w:abstractNumId w:val="33"/>
  </w:num>
  <w:num w:numId="46">
    <w:abstractNumId w:val="31"/>
  </w:num>
  <w:num w:numId="47">
    <w:abstractNumId w:val="14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B15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886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1F3D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3806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4A4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CE0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1F98"/>
    <w:rsid w:val="000E2085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6471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14AD"/>
    <w:rsid w:val="0014256F"/>
    <w:rsid w:val="001439B8"/>
    <w:rsid w:val="00143AD3"/>
    <w:rsid w:val="00143E33"/>
    <w:rsid w:val="00144C21"/>
    <w:rsid w:val="00144CCF"/>
    <w:rsid w:val="00145976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090F"/>
    <w:rsid w:val="001910CF"/>
    <w:rsid w:val="00191341"/>
    <w:rsid w:val="0019168B"/>
    <w:rsid w:val="0019168C"/>
    <w:rsid w:val="00191694"/>
    <w:rsid w:val="001917C1"/>
    <w:rsid w:val="00192529"/>
    <w:rsid w:val="00192805"/>
    <w:rsid w:val="001930B0"/>
    <w:rsid w:val="001939AF"/>
    <w:rsid w:val="00193D5D"/>
    <w:rsid w:val="00194820"/>
    <w:rsid w:val="00194B7D"/>
    <w:rsid w:val="00194E1C"/>
    <w:rsid w:val="001955EC"/>
    <w:rsid w:val="0019617A"/>
    <w:rsid w:val="00196600"/>
    <w:rsid w:val="0019679C"/>
    <w:rsid w:val="00196F7B"/>
    <w:rsid w:val="00197403"/>
    <w:rsid w:val="0019753E"/>
    <w:rsid w:val="00197B6B"/>
    <w:rsid w:val="00197F15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065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5E6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9C7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809"/>
    <w:rsid w:val="00241845"/>
    <w:rsid w:val="0024190B"/>
    <w:rsid w:val="002420A3"/>
    <w:rsid w:val="00242849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55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6802"/>
    <w:rsid w:val="002777A7"/>
    <w:rsid w:val="0027795A"/>
    <w:rsid w:val="00277A17"/>
    <w:rsid w:val="00277B0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236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1DA2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6592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29D2"/>
    <w:rsid w:val="002D31A4"/>
    <w:rsid w:val="002D415D"/>
    <w:rsid w:val="002D41EF"/>
    <w:rsid w:val="002D45AB"/>
    <w:rsid w:val="002D4F64"/>
    <w:rsid w:val="002D52ED"/>
    <w:rsid w:val="002D542F"/>
    <w:rsid w:val="002D5576"/>
    <w:rsid w:val="002D5682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2CA"/>
    <w:rsid w:val="003027DE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458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0D10"/>
    <w:rsid w:val="00321133"/>
    <w:rsid w:val="00321A59"/>
    <w:rsid w:val="00321D47"/>
    <w:rsid w:val="003224D2"/>
    <w:rsid w:val="003228E6"/>
    <w:rsid w:val="00322D5A"/>
    <w:rsid w:val="0032312F"/>
    <w:rsid w:val="003237EC"/>
    <w:rsid w:val="00323AED"/>
    <w:rsid w:val="003246F4"/>
    <w:rsid w:val="00324E6C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84C"/>
    <w:rsid w:val="00337548"/>
    <w:rsid w:val="003378C8"/>
    <w:rsid w:val="00337D0A"/>
    <w:rsid w:val="00341096"/>
    <w:rsid w:val="00341C02"/>
    <w:rsid w:val="00341EB5"/>
    <w:rsid w:val="0034221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176"/>
    <w:rsid w:val="0035634E"/>
    <w:rsid w:val="00356624"/>
    <w:rsid w:val="003569EE"/>
    <w:rsid w:val="00356A3A"/>
    <w:rsid w:val="00357D0D"/>
    <w:rsid w:val="0036001E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015"/>
    <w:rsid w:val="0037516B"/>
    <w:rsid w:val="00375682"/>
    <w:rsid w:val="00375CC0"/>
    <w:rsid w:val="00376580"/>
    <w:rsid w:val="00376AAA"/>
    <w:rsid w:val="00376C7A"/>
    <w:rsid w:val="003770DA"/>
    <w:rsid w:val="00380987"/>
    <w:rsid w:val="00381047"/>
    <w:rsid w:val="0038119B"/>
    <w:rsid w:val="003813AA"/>
    <w:rsid w:val="0038160F"/>
    <w:rsid w:val="00381888"/>
    <w:rsid w:val="00382078"/>
    <w:rsid w:val="003821B1"/>
    <w:rsid w:val="0038301C"/>
    <w:rsid w:val="003831D9"/>
    <w:rsid w:val="00383210"/>
    <w:rsid w:val="003833B1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3F0"/>
    <w:rsid w:val="00390450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D13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0ACE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16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4E4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275B6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24DD"/>
    <w:rsid w:val="004528F1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70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107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EAF"/>
    <w:rsid w:val="004903C5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19EA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0D7"/>
    <w:rsid w:val="004E37F5"/>
    <w:rsid w:val="004E460C"/>
    <w:rsid w:val="004E4CFE"/>
    <w:rsid w:val="004E4F27"/>
    <w:rsid w:val="004E5AFF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158F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B39"/>
    <w:rsid w:val="00515E44"/>
    <w:rsid w:val="0051615E"/>
    <w:rsid w:val="00516411"/>
    <w:rsid w:val="005174D7"/>
    <w:rsid w:val="005176CC"/>
    <w:rsid w:val="00517B0F"/>
    <w:rsid w:val="00517C64"/>
    <w:rsid w:val="00517E63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0308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285"/>
    <w:rsid w:val="0055140C"/>
    <w:rsid w:val="00551D31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0DF7"/>
    <w:rsid w:val="00561290"/>
    <w:rsid w:val="005614F8"/>
    <w:rsid w:val="00561945"/>
    <w:rsid w:val="00562C4E"/>
    <w:rsid w:val="00564095"/>
    <w:rsid w:val="00565CBE"/>
    <w:rsid w:val="00565DA9"/>
    <w:rsid w:val="005668E1"/>
    <w:rsid w:val="00567DB4"/>
    <w:rsid w:val="005701D2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6B56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D7521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456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600131"/>
    <w:rsid w:val="00600EBE"/>
    <w:rsid w:val="0060104C"/>
    <w:rsid w:val="006011D8"/>
    <w:rsid w:val="0060136A"/>
    <w:rsid w:val="00601ADF"/>
    <w:rsid w:val="00601CB1"/>
    <w:rsid w:val="0060214A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387C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6B9A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2EFC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407"/>
    <w:rsid w:val="00651E3F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0C9"/>
    <w:rsid w:val="00662705"/>
    <w:rsid w:val="00662A14"/>
    <w:rsid w:val="00662FE3"/>
    <w:rsid w:val="0066365C"/>
    <w:rsid w:val="00663D29"/>
    <w:rsid w:val="00664667"/>
    <w:rsid w:val="0066522E"/>
    <w:rsid w:val="00665817"/>
    <w:rsid w:val="00665D6F"/>
    <w:rsid w:val="0066636A"/>
    <w:rsid w:val="00666625"/>
    <w:rsid w:val="00666D4C"/>
    <w:rsid w:val="00666D7B"/>
    <w:rsid w:val="00666DE0"/>
    <w:rsid w:val="006678B7"/>
    <w:rsid w:val="006705AA"/>
    <w:rsid w:val="00670951"/>
    <w:rsid w:val="00670B83"/>
    <w:rsid w:val="006712FE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C07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C4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283"/>
    <w:rsid w:val="006C7E45"/>
    <w:rsid w:val="006C7E4B"/>
    <w:rsid w:val="006D02CD"/>
    <w:rsid w:val="006D0887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0CAC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96"/>
    <w:rsid w:val="0070205D"/>
    <w:rsid w:val="0070253E"/>
    <w:rsid w:val="00702BC9"/>
    <w:rsid w:val="00703174"/>
    <w:rsid w:val="00703193"/>
    <w:rsid w:val="00703C1B"/>
    <w:rsid w:val="00704BE1"/>
    <w:rsid w:val="007054D5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5497"/>
    <w:rsid w:val="007263A4"/>
    <w:rsid w:val="0072661F"/>
    <w:rsid w:val="007271BE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3BE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808F2"/>
    <w:rsid w:val="00780E10"/>
    <w:rsid w:val="00780EA6"/>
    <w:rsid w:val="007810A9"/>
    <w:rsid w:val="007814D8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2BDD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442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568D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B7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D76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5A0C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9AA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B2"/>
    <w:rsid w:val="008D3CED"/>
    <w:rsid w:val="008D4E3F"/>
    <w:rsid w:val="008D5438"/>
    <w:rsid w:val="008D5C8C"/>
    <w:rsid w:val="008D6244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108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42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437E"/>
    <w:rsid w:val="00964E80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87C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C2"/>
    <w:rsid w:val="0099017C"/>
    <w:rsid w:val="00990A49"/>
    <w:rsid w:val="009912D5"/>
    <w:rsid w:val="00991C6B"/>
    <w:rsid w:val="00992306"/>
    <w:rsid w:val="00992A64"/>
    <w:rsid w:val="00993133"/>
    <w:rsid w:val="009931A7"/>
    <w:rsid w:val="00993325"/>
    <w:rsid w:val="00993526"/>
    <w:rsid w:val="0099401E"/>
    <w:rsid w:val="0099499A"/>
    <w:rsid w:val="00994A32"/>
    <w:rsid w:val="00994D8E"/>
    <w:rsid w:val="00994FC4"/>
    <w:rsid w:val="009955EE"/>
    <w:rsid w:val="009960C7"/>
    <w:rsid w:val="009960E9"/>
    <w:rsid w:val="009967B2"/>
    <w:rsid w:val="00996C4B"/>
    <w:rsid w:val="0099704B"/>
    <w:rsid w:val="00997240"/>
    <w:rsid w:val="009977BD"/>
    <w:rsid w:val="009A038B"/>
    <w:rsid w:val="009A09CA"/>
    <w:rsid w:val="009A0C00"/>
    <w:rsid w:val="009A13DE"/>
    <w:rsid w:val="009A13E7"/>
    <w:rsid w:val="009A15FF"/>
    <w:rsid w:val="009A16D0"/>
    <w:rsid w:val="009A19EE"/>
    <w:rsid w:val="009A25EF"/>
    <w:rsid w:val="009A282B"/>
    <w:rsid w:val="009A2B56"/>
    <w:rsid w:val="009A2C1F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76F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48C4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0CD9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3DC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6F04"/>
    <w:rsid w:val="00A7716F"/>
    <w:rsid w:val="00A77DC6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117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3EF"/>
    <w:rsid w:val="00AA1AB0"/>
    <w:rsid w:val="00AA215C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772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B7F8F"/>
    <w:rsid w:val="00AC0062"/>
    <w:rsid w:val="00AC0A4B"/>
    <w:rsid w:val="00AC19BF"/>
    <w:rsid w:val="00AC1A59"/>
    <w:rsid w:val="00AC235E"/>
    <w:rsid w:val="00AC2361"/>
    <w:rsid w:val="00AC31D5"/>
    <w:rsid w:val="00AC325C"/>
    <w:rsid w:val="00AC3653"/>
    <w:rsid w:val="00AC3802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3E6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9E4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8F5"/>
    <w:rsid w:val="00B27C75"/>
    <w:rsid w:val="00B27F00"/>
    <w:rsid w:val="00B307AB"/>
    <w:rsid w:val="00B316BC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72E"/>
    <w:rsid w:val="00B51FA2"/>
    <w:rsid w:val="00B52C04"/>
    <w:rsid w:val="00B5309F"/>
    <w:rsid w:val="00B5336D"/>
    <w:rsid w:val="00B54D03"/>
    <w:rsid w:val="00B54F5F"/>
    <w:rsid w:val="00B55503"/>
    <w:rsid w:val="00B55865"/>
    <w:rsid w:val="00B55F73"/>
    <w:rsid w:val="00B56255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63"/>
    <w:rsid w:val="00B661AF"/>
    <w:rsid w:val="00B664B5"/>
    <w:rsid w:val="00B669F4"/>
    <w:rsid w:val="00B66A20"/>
    <w:rsid w:val="00B66F1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461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4EA2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4705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64E7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C7E5B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34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056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5E9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8DD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290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E3"/>
    <w:rsid w:val="00CA6AAE"/>
    <w:rsid w:val="00CB00A6"/>
    <w:rsid w:val="00CB0C6B"/>
    <w:rsid w:val="00CB1037"/>
    <w:rsid w:val="00CB2365"/>
    <w:rsid w:val="00CB2D51"/>
    <w:rsid w:val="00CB3136"/>
    <w:rsid w:val="00CB31C5"/>
    <w:rsid w:val="00CB31CE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784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0E29"/>
    <w:rsid w:val="00CD1EAF"/>
    <w:rsid w:val="00CD2128"/>
    <w:rsid w:val="00CD23C4"/>
    <w:rsid w:val="00CD2EAB"/>
    <w:rsid w:val="00CD4157"/>
    <w:rsid w:val="00CD5785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3366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647C"/>
    <w:rsid w:val="00D1701B"/>
    <w:rsid w:val="00D1723C"/>
    <w:rsid w:val="00D1796B"/>
    <w:rsid w:val="00D20090"/>
    <w:rsid w:val="00D20533"/>
    <w:rsid w:val="00D208E4"/>
    <w:rsid w:val="00D20D8B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1BA"/>
    <w:rsid w:val="00D26312"/>
    <w:rsid w:val="00D26685"/>
    <w:rsid w:val="00D266D0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539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15C"/>
    <w:rsid w:val="00D4330C"/>
    <w:rsid w:val="00D43B3A"/>
    <w:rsid w:val="00D44000"/>
    <w:rsid w:val="00D44963"/>
    <w:rsid w:val="00D44AA8"/>
    <w:rsid w:val="00D44BFA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2F1D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940"/>
    <w:rsid w:val="00D73A63"/>
    <w:rsid w:val="00D73CD5"/>
    <w:rsid w:val="00D742BD"/>
    <w:rsid w:val="00D74938"/>
    <w:rsid w:val="00D75283"/>
    <w:rsid w:val="00D75619"/>
    <w:rsid w:val="00D7641A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2CB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737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091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53F"/>
    <w:rsid w:val="00DE0B20"/>
    <w:rsid w:val="00DE0B97"/>
    <w:rsid w:val="00DE25F3"/>
    <w:rsid w:val="00DE2825"/>
    <w:rsid w:val="00DE2980"/>
    <w:rsid w:val="00DE3794"/>
    <w:rsid w:val="00DE38EC"/>
    <w:rsid w:val="00DE3E7A"/>
    <w:rsid w:val="00DE3EFA"/>
    <w:rsid w:val="00DE41D4"/>
    <w:rsid w:val="00DE51DF"/>
    <w:rsid w:val="00DE5260"/>
    <w:rsid w:val="00DE616B"/>
    <w:rsid w:val="00DE7481"/>
    <w:rsid w:val="00DE748A"/>
    <w:rsid w:val="00DE7910"/>
    <w:rsid w:val="00DF0162"/>
    <w:rsid w:val="00DF05C1"/>
    <w:rsid w:val="00DF0998"/>
    <w:rsid w:val="00DF09A2"/>
    <w:rsid w:val="00DF0B52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083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591"/>
    <w:rsid w:val="00E15716"/>
    <w:rsid w:val="00E15905"/>
    <w:rsid w:val="00E16573"/>
    <w:rsid w:val="00E168A0"/>
    <w:rsid w:val="00E171F7"/>
    <w:rsid w:val="00E173CB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050E"/>
    <w:rsid w:val="00E411FD"/>
    <w:rsid w:val="00E41D21"/>
    <w:rsid w:val="00E423C3"/>
    <w:rsid w:val="00E42BF2"/>
    <w:rsid w:val="00E43232"/>
    <w:rsid w:val="00E43850"/>
    <w:rsid w:val="00E4388F"/>
    <w:rsid w:val="00E43993"/>
    <w:rsid w:val="00E444CB"/>
    <w:rsid w:val="00E44FBA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59E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57E"/>
    <w:rsid w:val="00E9348B"/>
    <w:rsid w:val="00E93569"/>
    <w:rsid w:val="00E93BDE"/>
    <w:rsid w:val="00E945EF"/>
    <w:rsid w:val="00E947E3"/>
    <w:rsid w:val="00E9516E"/>
    <w:rsid w:val="00E95E7E"/>
    <w:rsid w:val="00E9666B"/>
    <w:rsid w:val="00E97813"/>
    <w:rsid w:val="00EA03DF"/>
    <w:rsid w:val="00EA068E"/>
    <w:rsid w:val="00EA1873"/>
    <w:rsid w:val="00EA1E9B"/>
    <w:rsid w:val="00EA2886"/>
    <w:rsid w:val="00EA2BD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BCD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6EFC"/>
    <w:rsid w:val="00EC7386"/>
    <w:rsid w:val="00EC78EE"/>
    <w:rsid w:val="00EC79F6"/>
    <w:rsid w:val="00ED01D8"/>
    <w:rsid w:val="00ED01FB"/>
    <w:rsid w:val="00ED05BA"/>
    <w:rsid w:val="00ED09FC"/>
    <w:rsid w:val="00ED1C40"/>
    <w:rsid w:val="00ED2098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40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557"/>
    <w:rsid w:val="00EE2AC3"/>
    <w:rsid w:val="00EE381A"/>
    <w:rsid w:val="00EE3931"/>
    <w:rsid w:val="00EE4AA9"/>
    <w:rsid w:val="00EE4CD8"/>
    <w:rsid w:val="00EE6033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18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2A47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0D4B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842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11B5"/>
    <w:rsid w:val="00FC271D"/>
    <w:rsid w:val="00FC2A79"/>
    <w:rsid w:val="00FC3021"/>
    <w:rsid w:val="00FC4AE8"/>
    <w:rsid w:val="00FC4B31"/>
    <w:rsid w:val="00FC52A1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9FE"/>
    <w:rsid w:val="00FE58C9"/>
    <w:rsid w:val="00FE5FB7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E2C"/>
    <w:rsid w:val="00FF357F"/>
    <w:rsid w:val="00FF3C62"/>
    <w:rsid w:val="00FF45BF"/>
    <w:rsid w:val="00FF4EE7"/>
    <w:rsid w:val="00FF51AB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4A7A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3GPP\SA1%20Porto%202017\docs\S1-172089.zip" TargetMode="External"/><Relationship Id="rId18" Type="http://schemas.openxmlformats.org/officeDocument/2006/relationships/hyperlink" Target="file:///D:\LTE\SA1\TSGS1_78_Porto\docs-eV2X\docs\S1-172301.zip" TargetMode="External"/><Relationship Id="rId26" Type="http://schemas.openxmlformats.org/officeDocument/2006/relationships/hyperlink" Target="file:///D:\LTE\SA1\TSGS1_78_Porto\docs-eV2X\docs\S1-172302.zip" TargetMode="External"/><Relationship Id="rId39" Type="http://schemas.openxmlformats.org/officeDocument/2006/relationships/hyperlink" Target="file:///D:\3GPP\SA1%20Porto%202017\docs\S1-172190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D:\3GPP\SA1%20Porto%202017\docs\S1-172020.zip" TargetMode="External"/><Relationship Id="rId34" Type="http://schemas.openxmlformats.org/officeDocument/2006/relationships/hyperlink" Target="file:///D:\3GPP\SA1%20Porto%202017\docs\S1-172019.zip" TargetMode="External"/><Relationship Id="rId42" Type="http://schemas.openxmlformats.org/officeDocument/2006/relationships/hyperlink" Target="file:///D:\3GPP\SA1%20Porto%202017\docs\S1-172023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D:\3GPP\SA1%20Porto%202017\docs\S1-172009.zip" TargetMode="External"/><Relationship Id="rId17" Type="http://schemas.openxmlformats.org/officeDocument/2006/relationships/hyperlink" Target="file:///D:\3GPP\SA1%20Porto%202017\docs\S1-172040.zip" TargetMode="External"/><Relationship Id="rId25" Type="http://schemas.openxmlformats.org/officeDocument/2006/relationships/hyperlink" Target="file:///D:\LTE\SA1\TSGS1_78_Porto\my%20Doc\docs\S1-172243.zip" TargetMode="External"/><Relationship Id="rId33" Type="http://schemas.openxmlformats.org/officeDocument/2006/relationships/hyperlink" Target="file:///D:\LTE\SA1\TSGS1_78_Porto\docs-eV2X\docs\S1-172303.zip" TargetMode="External"/><Relationship Id="rId38" Type="http://schemas.openxmlformats.org/officeDocument/2006/relationships/hyperlink" Target="file:///D:\3GPP\SA1%20Porto%202017\docs\S1-172132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LTE\SA1\TSGS1_78_Porto\docs-eV2X\docs\S1-172304.zip" TargetMode="External"/><Relationship Id="rId20" Type="http://schemas.openxmlformats.org/officeDocument/2006/relationships/hyperlink" Target="file:///D:\LTE\SA1\TSGS1_78_Porto\docs-eV2X\docs\S1-172298.zip" TargetMode="External"/><Relationship Id="rId29" Type="http://schemas.openxmlformats.org/officeDocument/2006/relationships/hyperlink" Target="file:///D:\LTE\SA1\TSGS1_78_Porto\docs-eV2X\docs\S1-172305.zip" TargetMode="External"/><Relationship Id="rId41" Type="http://schemas.openxmlformats.org/officeDocument/2006/relationships/hyperlink" Target="file:///D:\3GPP\SA1%20Porto%202017\docs\S1-172017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LTE\SA1\TSGS1_78_Porto\docs-eV2X\docs\S1-172309.zip" TargetMode="External"/><Relationship Id="rId24" Type="http://schemas.openxmlformats.org/officeDocument/2006/relationships/hyperlink" Target="file:///D:\3GPP\SA1%20Porto%202017\docs\S1-172041.zip" TargetMode="External"/><Relationship Id="rId32" Type="http://schemas.openxmlformats.org/officeDocument/2006/relationships/hyperlink" Target="file:///D:\3GPP\SA1%20Porto%202017\docs\S1-172043.zip" TargetMode="External"/><Relationship Id="rId37" Type="http://schemas.openxmlformats.org/officeDocument/2006/relationships/hyperlink" Target="file:///D:\LTE\SA1\TSGS1_78_Porto\docs-eV2X\docs\S1-172312.zip" TargetMode="External"/><Relationship Id="rId40" Type="http://schemas.openxmlformats.org/officeDocument/2006/relationships/hyperlink" Target="file:///D:\LTE\SA1\TSGS1_78_Porto\docs-eV2X\docs\S1-172306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D:\3GPP\SA1%20Porto%202017\docs\S1-172010.zip" TargetMode="External"/><Relationship Id="rId23" Type="http://schemas.openxmlformats.org/officeDocument/2006/relationships/hyperlink" Target="file:///D:\LTE\SA1\TSGS1_78_Porto\docs-eV2X\docs\S1-172307.zip" TargetMode="External"/><Relationship Id="rId28" Type="http://schemas.openxmlformats.org/officeDocument/2006/relationships/hyperlink" Target="file:///D:\3GPP\SA1%20Porto%202017\docs\S1-172042.zip" TargetMode="External"/><Relationship Id="rId36" Type="http://schemas.openxmlformats.org/officeDocument/2006/relationships/hyperlink" Target="file:///D:\LTE\SA1\TSGS1_78_Porto\docs-eV2X\docs\S1-172308.zip" TargetMode="External"/><Relationship Id="rId10" Type="http://schemas.openxmlformats.org/officeDocument/2006/relationships/hyperlink" Target="file:///D:\LTE\SA1\TSGS1_78_Porto\docs-eV2X\docs\S1-172300.zip" TargetMode="External"/><Relationship Id="rId19" Type="http://schemas.openxmlformats.org/officeDocument/2006/relationships/hyperlink" Target="file:///D:\3GPP\SA1%20Porto%202017\docs\S1-172018.zip" TargetMode="External"/><Relationship Id="rId31" Type="http://schemas.openxmlformats.org/officeDocument/2006/relationships/hyperlink" Target="file:///D:\3GPP\SA1%20Porto%202017\docs\S1-172011.zip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file:///D:\3GPP\SA1%20Porto%202017\docs\S1-172008.zip" TargetMode="External"/><Relationship Id="rId14" Type="http://schemas.openxmlformats.org/officeDocument/2006/relationships/hyperlink" Target="file:///D:\LTE\SA1\TSGS1_78_Porto\docs-eV2X\docs\S1-172221.zip" TargetMode="External"/><Relationship Id="rId22" Type="http://schemas.openxmlformats.org/officeDocument/2006/relationships/hyperlink" Target="file:///D:\LTE\SA1\TSGS1_78_Porto\docs-eV2X\docs\S1-172299.zip" TargetMode="External"/><Relationship Id="rId27" Type="http://schemas.openxmlformats.org/officeDocument/2006/relationships/hyperlink" Target="file:///D:\LTE\SA1\TSGS1_78_Porto\docs-eV2X\docs\S1-172311.zip" TargetMode="External"/><Relationship Id="rId30" Type="http://schemas.openxmlformats.org/officeDocument/2006/relationships/hyperlink" Target="file:///D:\LTE\SA1\TSGS1_78_Porto\docs-eV2X\docs\S1-172310.zip" TargetMode="External"/><Relationship Id="rId35" Type="http://schemas.openxmlformats.org/officeDocument/2006/relationships/hyperlink" Target="file:///D:\3GPP\SA1%20Porto%202017\docs\S1-172021.zip" TargetMode="External"/><Relationship Id="rId43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35FC4-3827-4492-9DED-A0B2E4C06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58</TotalTime>
  <Pages>7</Pages>
  <Words>1753</Words>
  <Characters>9995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11725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14</cp:revision>
  <dcterms:created xsi:type="dcterms:W3CDTF">2017-05-10T15:03:00Z</dcterms:created>
  <dcterms:modified xsi:type="dcterms:W3CDTF">2017-05-11T08:29:00Z</dcterms:modified>
</cp:coreProperties>
</file>